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59C61F" w14:textId="77777777" w:rsidR="008418C2" w:rsidRDefault="008418C2">
      <w:pPr>
        <w:jc w:val="center"/>
        <w:rPr>
          <w:rFonts w:ascii="Times New Roman" w:hAnsi="Times New Roman"/>
        </w:rPr>
      </w:pPr>
    </w:p>
    <w:p w14:paraId="13127CD7" w14:textId="77777777" w:rsidR="008418C2" w:rsidRDefault="00943210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090</w:t>
      </w:r>
    </w:p>
    <w:p w14:paraId="474BF4F5" w14:textId="77777777" w:rsidR="008418C2" w:rsidRDefault="008418C2">
      <w:pPr>
        <w:rPr>
          <w:rFonts w:ascii="Times New Roman" w:hAnsi="Times New Roman"/>
          <w:color w:val="000000"/>
        </w:rPr>
      </w:pPr>
    </w:p>
    <w:p w14:paraId="48014554" w14:textId="77777777" w:rsidR="008418C2" w:rsidRDefault="00943210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8418C2" w14:paraId="2D719D94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CD77B0" w14:textId="77777777" w:rsidR="008418C2" w:rsidRDefault="00943210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75826A" w14:textId="77777777" w:rsidR="008418C2" w:rsidRDefault="00943210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18F081" w14:textId="77777777" w:rsidR="008418C2" w:rsidRDefault="00943210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CF5017" w14:textId="77777777" w:rsidR="008418C2" w:rsidRDefault="00943210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52406A48" w14:textId="77777777" w:rsidR="008418C2" w:rsidRDefault="008418C2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0C3A2387" w14:textId="77777777" w:rsidR="008418C2" w:rsidRDefault="008418C2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8418C2" w14:paraId="1E7492F2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B6FEB2" w14:textId="77777777" w:rsidR="008418C2" w:rsidRDefault="00943210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55DAE3" w14:textId="77777777" w:rsidR="008418C2" w:rsidRDefault="00943210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BB29C7" w14:textId="77777777" w:rsidR="008418C2" w:rsidRDefault="00943210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3EA60A" w14:textId="77777777" w:rsidR="008418C2" w:rsidRDefault="00943210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8418C2" w14:paraId="268A03C6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360210" w14:textId="77777777" w:rsidR="008418C2" w:rsidRDefault="00943210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FA09D6" w14:textId="77777777" w:rsidR="008418C2" w:rsidRDefault="00943210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3E58317B" w14:textId="77777777" w:rsidR="008418C2" w:rsidRDefault="00943210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586F143F" w14:textId="77777777" w:rsidR="008418C2" w:rsidRDefault="008418C2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68A98D" w14:textId="77777777" w:rsidR="008418C2" w:rsidRDefault="00943210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3D58F2" w14:textId="77777777" w:rsidR="008418C2" w:rsidRDefault="00943210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17BF7DD3" w14:textId="77777777" w:rsidR="008418C2" w:rsidRDefault="00943210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284AD8A7" w14:textId="77777777" w:rsidR="008418C2" w:rsidRDefault="00943210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5A663FB4" w14:textId="77777777" w:rsidR="008418C2" w:rsidRDefault="00943210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1FA6CFB5" w14:textId="77777777" w:rsidR="008418C2" w:rsidRDefault="00943210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5D7B1B22" w14:textId="77777777" w:rsidR="00000000" w:rsidRDefault="00943210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8418C2" w14:paraId="453EDB5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CCD306" w14:textId="77777777" w:rsidR="008418C2" w:rsidRDefault="008418C2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C867B2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8418C2" w14:paraId="262AFF1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70D9D2" w14:textId="77777777" w:rsidR="008418C2" w:rsidRDefault="0094321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60F885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090</w:t>
            </w:r>
          </w:p>
        </w:tc>
      </w:tr>
      <w:tr w:rsidR="008418C2" w14:paraId="0738402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895ACA" w14:textId="77777777" w:rsidR="008418C2" w:rsidRDefault="0094321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6CE91F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8418C2" w14:paraId="21656BF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00DAC1" w14:textId="77777777" w:rsidR="008418C2" w:rsidRDefault="0094321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D4CA64" w14:textId="77777777" w:rsidR="008418C2" w:rsidRDefault="00943210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8418C2" w14:paraId="24033C5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EAE214" w14:textId="77777777" w:rsidR="008418C2" w:rsidRDefault="0094321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EFF7D4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28510</w:t>
            </w:r>
          </w:p>
        </w:tc>
      </w:tr>
      <w:tr w:rsidR="008418C2" w14:paraId="687EA4F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2E6B30" w14:textId="77777777" w:rsidR="008418C2" w:rsidRDefault="0094321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D2CFE7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8418C2" w14:paraId="2E0001C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8C501B" w14:textId="77777777" w:rsidR="008418C2" w:rsidRDefault="0094321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E9FF9C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8418C2" w14:paraId="02C1F33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50FDBE" w14:textId="77777777" w:rsidR="008418C2" w:rsidRDefault="0094321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2342AF" w14:textId="77777777" w:rsidR="008418C2" w:rsidRDefault="00943210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8418C2" w14:paraId="027ABEB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9B5A71" w14:textId="77777777" w:rsidR="008418C2" w:rsidRDefault="0094321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E99160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TM96TAJ6V8ASE3368</w:t>
            </w:r>
          </w:p>
        </w:tc>
      </w:tr>
      <w:tr w:rsidR="008418C2" w14:paraId="2751AF9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F2ED63" w14:textId="77777777" w:rsidR="008418C2" w:rsidRDefault="0094321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  <w:p w14:paraId="3789BB52" w14:textId="77777777" w:rsidR="008418C2" w:rsidRDefault="0094321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Ģenerātors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(m/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st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) 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E406CA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668’149</w:t>
            </w:r>
          </w:p>
          <w:p w14:paraId="7BE55097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1548</w:t>
            </w:r>
          </w:p>
        </w:tc>
      </w:tr>
      <w:tr w:rsidR="008418C2" w14:paraId="3CC68EB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C8E0C9" w14:textId="77777777" w:rsidR="008418C2" w:rsidRDefault="0094321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643EB5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19.07.2022</w:t>
            </w:r>
          </w:p>
        </w:tc>
      </w:tr>
      <w:tr w:rsidR="008418C2" w14:paraId="7E3BC286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5E61C5" w14:textId="77777777" w:rsidR="008418C2" w:rsidRDefault="0094321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D98122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8418C2" w14:paraId="6B3B7D28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A29254" w14:textId="77777777" w:rsidR="008418C2" w:rsidRDefault="008418C2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D47FE6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8418C2" w14:paraId="0E67F12C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3D693B" w14:textId="77777777" w:rsidR="008418C2" w:rsidRDefault="008418C2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22FAE676" w14:textId="77777777" w:rsidR="008418C2" w:rsidRDefault="0094321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8418C2" w14:paraId="584AF671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9BD038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8FC6C4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C91F8D" w14:textId="77777777" w:rsidR="008418C2" w:rsidRDefault="008418C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CC2F99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8418C2" w14:paraId="407E115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DD429D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515AA7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0F756F" w14:textId="77777777" w:rsidR="008418C2" w:rsidRDefault="008418C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190914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8418C2" w14:paraId="6DAB39E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6D1977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76CDA9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BCA7A9" w14:textId="77777777" w:rsidR="008418C2" w:rsidRDefault="008418C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78BB02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8418C2" w14:paraId="2F2C7A2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D94EA0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AA25C5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77C1A4" w14:textId="77777777" w:rsidR="008418C2" w:rsidRDefault="008418C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4CB0EF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8418C2" w14:paraId="576A8F1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56B58E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7FF9CE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9F18EB" w14:textId="77777777" w:rsidR="008418C2" w:rsidRDefault="0094321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8BDB57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8418C2" w14:paraId="41A84E2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FF5FC3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09747D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C69F2D" w14:textId="77777777" w:rsidR="008418C2" w:rsidRDefault="008418C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D54AED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8418C2" w14:paraId="5CB9E5C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CBD35C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786768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23EBB4" w14:textId="77777777" w:rsidR="008418C2" w:rsidRDefault="008418C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1639F2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8418C2" w14:paraId="41CE2FE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B126EF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2F93A3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3FB4DF" w14:textId="77777777" w:rsidR="008418C2" w:rsidRDefault="008418C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0AB4FC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8418C2" w14:paraId="46723E8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111454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4598B6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002873" w14:textId="77777777" w:rsidR="008418C2" w:rsidRDefault="0094321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1CB5AA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8418C2" w14:paraId="1B6D758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D6BAE8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CD30A4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D00608" w14:textId="77777777" w:rsidR="008418C2" w:rsidRDefault="0094321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841D86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8418C2" w14:paraId="041638A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415E7B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D26A40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4303B9" w14:textId="77777777" w:rsidR="008418C2" w:rsidRDefault="0094321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F2AE52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8418C2" w14:paraId="6C8A2C3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888010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A5C965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2BEA88" w14:textId="77777777" w:rsidR="008418C2" w:rsidRDefault="008418C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D117C8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8418C2" w14:paraId="3285366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CF5503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FD0086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09E382" w14:textId="77777777" w:rsidR="008418C2" w:rsidRDefault="008418C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69A900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8418C2" w14:paraId="54DB7D9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83BE64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2BE10A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6506E3" w14:textId="77777777" w:rsidR="008418C2" w:rsidRDefault="008418C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C60C86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8418C2" w14:paraId="498EB3B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6F09DE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DA399A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E0AC60" w14:textId="77777777" w:rsidR="008418C2" w:rsidRDefault="008418C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41BA23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8418C2" w14:paraId="3A655D3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908B7C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43C306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9DB91E" w14:textId="77777777" w:rsidR="008418C2" w:rsidRDefault="008418C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D368BA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8418C2" w14:paraId="7DCBA36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B60947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8EE420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D278B7" w14:textId="77777777" w:rsidR="008418C2" w:rsidRDefault="0094321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6DDD32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8418C2" w14:paraId="202BBC5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4870E7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1FF04F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52EEDA" w14:textId="77777777" w:rsidR="008418C2" w:rsidRDefault="0094321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A1E71B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8418C2" w14:paraId="25B9330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E54506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95D4D8" w14:textId="77777777" w:rsidR="008418C2" w:rsidRDefault="0094321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1317E4" w14:textId="77777777" w:rsidR="008418C2" w:rsidRDefault="008418C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887338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8418C2" w14:paraId="3981EF8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E7DEAC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5656BB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4A3380" w14:textId="77777777" w:rsidR="008418C2" w:rsidRDefault="008418C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A6A12C" w14:textId="77777777" w:rsidR="008418C2" w:rsidRDefault="008418C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48CDC529" w14:textId="77777777" w:rsidR="00000000" w:rsidRDefault="00943210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1911908F" w14:textId="77777777" w:rsidR="008418C2" w:rsidRDefault="00943210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51E38F8C" w14:textId="77777777" w:rsidR="008418C2" w:rsidRDefault="008418C2">
      <w:pPr>
        <w:jc w:val="right"/>
        <w:rPr>
          <w:rFonts w:ascii="Times New Roman" w:hAnsi="Times New Roman"/>
          <w:color w:val="000000"/>
        </w:rPr>
      </w:pPr>
    </w:p>
    <w:p w14:paraId="2206C048" w14:textId="77777777" w:rsidR="008418C2" w:rsidRDefault="00943210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780B5C80" w14:textId="77777777" w:rsidR="008418C2" w:rsidRDefault="008418C2">
      <w:pPr>
        <w:jc w:val="center"/>
        <w:rPr>
          <w:rFonts w:ascii="Times New Roman" w:hAnsi="Times New Roman"/>
          <w:color w:val="000000"/>
          <w:sz w:val="20"/>
        </w:rPr>
      </w:pPr>
    </w:p>
    <w:p w14:paraId="66E88C3D" w14:textId="77777777" w:rsidR="008418C2" w:rsidRDefault="00943210">
      <w:r>
        <w:rPr>
          <w:noProof/>
        </w:rPr>
        <w:drawing>
          <wp:inline distT="0" distB="0" distL="0" distR="0" wp14:anchorId="1643900B" wp14:editId="38F9B636">
            <wp:extent cx="3248021" cy="2438403"/>
            <wp:effectExtent l="4759" t="14291" r="14288" b="14288"/>
            <wp:docPr id="1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ED002A4" wp14:editId="6D02434A">
            <wp:extent cx="3248021" cy="2438403"/>
            <wp:effectExtent l="0" t="0" r="0" b="0"/>
            <wp:docPr id="2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ADC5570" wp14:editId="41C65E5D">
            <wp:extent cx="3248021" cy="2438403"/>
            <wp:effectExtent l="0" t="0" r="0" b="0"/>
            <wp:docPr id="3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21EE3DC" wp14:editId="2618531A">
            <wp:extent cx="3248021" cy="2438403"/>
            <wp:effectExtent l="0" t="0" r="0" b="0"/>
            <wp:docPr id="4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E38E0BE" wp14:editId="371299C3">
            <wp:extent cx="3248021" cy="2438403"/>
            <wp:effectExtent l="0" t="0" r="0" b="0"/>
            <wp:docPr id="5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FA1A548" wp14:editId="574E9405">
            <wp:extent cx="3248021" cy="2438403"/>
            <wp:effectExtent l="0" t="0" r="0" b="0"/>
            <wp:docPr id="6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C916DFD" wp14:editId="72356B82">
            <wp:extent cx="3248021" cy="2438403"/>
            <wp:effectExtent l="0" t="0" r="0" b="0"/>
            <wp:docPr id="7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66A49F3" wp14:editId="36A39C29">
            <wp:extent cx="3248021" cy="2438403"/>
            <wp:effectExtent l="0" t="0" r="0" b="0"/>
            <wp:docPr id="8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AAA32B" wp14:editId="56426D08">
            <wp:extent cx="3248021" cy="2438403"/>
            <wp:effectExtent l="0" t="0" r="0" b="0"/>
            <wp:docPr id="9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0258F62D" w14:textId="77777777" w:rsidR="008418C2" w:rsidRDefault="008418C2"/>
    <w:p w14:paraId="29E8D30C" w14:textId="77777777" w:rsidR="008418C2" w:rsidRDefault="00943210">
      <w:pPr>
        <w:rPr>
          <w:sz w:val="20"/>
        </w:rPr>
      </w:pPr>
      <w:r>
        <w:rPr>
          <w:sz w:val="20"/>
        </w:rPr>
        <w:t>Piezīmes:</w:t>
      </w:r>
    </w:p>
    <w:p w14:paraId="63F53DC3" w14:textId="77777777" w:rsidR="008418C2" w:rsidRDefault="00943210">
      <w:pPr>
        <w:rPr>
          <w:sz w:val="20"/>
        </w:rPr>
      </w:pPr>
      <w:r>
        <w:rPr>
          <w:sz w:val="20"/>
        </w:rPr>
        <w:t xml:space="preserve">  Bojāts </w:t>
      </w:r>
      <w:proofErr w:type="spellStart"/>
      <w:r>
        <w:rPr>
          <w:sz w:val="20"/>
        </w:rPr>
        <w:t>dīzeļģenerātors</w:t>
      </w:r>
      <w:proofErr w:type="spellEnd"/>
      <w:r>
        <w:rPr>
          <w:sz w:val="20"/>
        </w:rPr>
        <w:t>.</w:t>
      </w:r>
    </w:p>
    <w:p w14:paraId="524F60D8" w14:textId="77777777" w:rsidR="008418C2" w:rsidRDefault="008418C2">
      <w:pPr>
        <w:rPr>
          <w:sz w:val="20"/>
        </w:rPr>
      </w:pPr>
    </w:p>
    <w:p w14:paraId="4A4313BD" w14:textId="77777777" w:rsidR="008418C2" w:rsidRDefault="008418C2">
      <w:pPr>
        <w:rPr>
          <w:sz w:val="20"/>
        </w:rPr>
      </w:pPr>
    </w:p>
    <w:p w14:paraId="0A590843" w14:textId="77777777" w:rsidR="008418C2" w:rsidRDefault="008418C2">
      <w:pPr>
        <w:pStyle w:val="ListParagraph"/>
        <w:rPr>
          <w:sz w:val="20"/>
        </w:rPr>
      </w:pPr>
    </w:p>
    <w:p w14:paraId="149EBA93" w14:textId="77777777" w:rsidR="008418C2" w:rsidRDefault="00943210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lastRenderedPageBreak/>
        <w:t>SLĒDZIENS</w:t>
      </w:r>
    </w:p>
    <w:p w14:paraId="286850C7" w14:textId="77777777" w:rsidR="008418C2" w:rsidRDefault="00943210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</w:t>
      </w:r>
      <w:r>
        <w:rPr>
          <w:rFonts w:ascii="Times New Roman" w:hAnsi="Times New Roman"/>
          <w:color w:val="000000"/>
          <w:sz w:val="20"/>
        </w:rPr>
        <w:t>izmaksas un reālo tehnisko stāvokli, būtiski samazināta transportlīdzekļa tirgus vērtība.</w:t>
      </w:r>
    </w:p>
    <w:p w14:paraId="44EF9EAF" w14:textId="77777777" w:rsidR="008418C2" w:rsidRDefault="008418C2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8418C2" w14:paraId="11B55895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A788D9" w14:textId="77777777" w:rsidR="008418C2" w:rsidRDefault="00943210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 xml:space="preserve">Tirgus vērtība:                               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39CE8A" w14:textId="77777777" w:rsidR="008418C2" w:rsidRDefault="00943210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14’800.00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(četrpadsmit tūkstoši astoņi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8418C2" w14:paraId="12E70AF1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13F470" w14:textId="77777777" w:rsidR="008418C2" w:rsidRDefault="008418C2">
            <w:pPr>
              <w:rPr>
                <w:rFonts w:ascii="Times New Roman" w:hAnsi="Times New Roman"/>
                <w:i/>
                <w:color w:val="000000"/>
                <w:sz w:val="20"/>
                <w:lang w:val="en-US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956241" w14:textId="77777777" w:rsidR="008418C2" w:rsidRDefault="008418C2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8418C2" w14:paraId="66B6CAA4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9B8349" w14:textId="77777777" w:rsidR="008418C2" w:rsidRDefault="00943210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086927" w14:textId="77777777" w:rsidR="008418C2" w:rsidRDefault="00943210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12’580.00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(divpadsmit tūkstoši pieci simti astoņdesmit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0D88EEBE" w14:textId="77777777" w:rsidR="008418C2" w:rsidRDefault="008418C2">
      <w:pPr>
        <w:rPr>
          <w:rFonts w:ascii="Times New Roman" w:hAnsi="Times New Roman"/>
          <w:color w:val="000000"/>
          <w:sz w:val="20"/>
        </w:rPr>
      </w:pPr>
    </w:p>
    <w:p w14:paraId="593B977C" w14:textId="77777777" w:rsidR="008418C2" w:rsidRDefault="00943210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5E2F4D2E" w14:textId="77777777" w:rsidR="008418C2" w:rsidRDefault="008418C2">
      <w:pPr>
        <w:jc w:val="both"/>
        <w:rPr>
          <w:rFonts w:ascii="Times New Roman" w:hAnsi="Times New Roman"/>
          <w:color w:val="000000"/>
          <w:sz w:val="20"/>
        </w:rPr>
      </w:pPr>
    </w:p>
    <w:p w14:paraId="57B0D572" w14:textId="77777777" w:rsidR="008418C2" w:rsidRDefault="00943210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</w:t>
      </w:r>
      <w:r>
        <w:rPr>
          <w:rFonts w:ascii="Times New Roman" w:hAnsi="Times New Roman"/>
          <w:color w:val="000000"/>
          <w:sz w:val="20"/>
        </w:rPr>
        <w:t>odošanai personām, kuras nav saistītas ar novērtējamo īpašumu.</w:t>
      </w:r>
    </w:p>
    <w:p w14:paraId="35F95A4B" w14:textId="77777777" w:rsidR="008418C2" w:rsidRDefault="008418C2">
      <w:pPr>
        <w:jc w:val="both"/>
        <w:rPr>
          <w:rFonts w:ascii="Times New Roman" w:hAnsi="Times New Roman"/>
          <w:color w:val="000000"/>
          <w:sz w:val="20"/>
        </w:rPr>
      </w:pPr>
    </w:p>
    <w:p w14:paraId="3A09CDF5" w14:textId="77777777" w:rsidR="008418C2" w:rsidRDefault="00943210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252EFA43" w14:textId="77777777" w:rsidR="008418C2" w:rsidRDefault="00943210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8418C2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B2A501" w14:textId="77777777" w:rsidR="00000000" w:rsidRDefault="00943210">
      <w:r>
        <w:separator/>
      </w:r>
    </w:p>
  </w:endnote>
  <w:endnote w:type="continuationSeparator" w:id="0">
    <w:p w14:paraId="3924268B" w14:textId="77777777" w:rsidR="00000000" w:rsidRDefault="009432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5D9F87" w14:textId="77777777" w:rsidR="00000000" w:rsidRDefault="00943210">
      <w:r>
        <w:rPr>
          <w:color w:val="000000"/>
        </w:rPr>
        <w:separator/>
      </w:r>
    </w:p>
  </w:footnote>
  <w:footnote w:type="continuationSeparator" w:id="0">
    <w:p w14:paraId="5B665DEA" w14:textId="77777777" w:rsidR="00000000" w:rsidRDefault="0094321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8418C2"/>
    <w:rsid w:val="008418C2"/>
    <w:rsid w:val="00943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8FBF54"/>
  <w15:docId w15:val="{AEEC4CBA-AC41-4744-A5C3-8ABF991D3B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1812</Words>
  <Characters>1033</Characters>
  <Application>Microsoft Office Word</Application>
  <DocSecurity>0</DocSecurity>
  <Lines>8</Lines>
  <Paragraphs>5</Paragraphs>
  <ScaleCrop>false</ScaleCrop>
  <Company/>
  <LinksUpToDate>false</LinksUpToDate>
  <CharactersWithSpaces>2840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2023-09-18T06:33:00Z</dcterms:created>
  <dcterms:modified xsi:type="dcterms:W3CDTF">2023-09-18T06:33:00Z</dcterms:modified>
</cp:coreProperties>
</file>