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CBA938" w14:textId="77777777" w:rsidR="00095CE5" w:rsidRDefault="00095CE5">
      <w:pPr>
        <w:jc w:val="center"/>
        <w:rPr>
          <w:rFonts w:ascii="Times New Roman" w:hAnsi="Times New Roman"/>
        </w:rPr>
      </w:pPr>
    </w:p>
    <w:p w14:paraId="632791CC" w14:textId="77777777" w:rsidR="00095CE5" w:rsidRDefault="00D31338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095</w:t>
      </w:r>
    </w:p>
    <w:p w14:paraId="001131C1" w14:textId="77777777" w:rsidR="00095CE5" w:rsidRDefault="00095CE5">
      <w:pPr>
        <w:rPr>
          <w:rFonts w:ascii="Times New Roman" w:hAnsi="Times New Roman"/>
          <w:color w:val="000000"/>
        </w:rPr>
      </w:pPr>
    </w:p>
    <w:p w14:paraId="2EAE6925" w14:textId="77777777" w:rsidR="00095CE5" w:rsidRDefault="00D31338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095CE5" w14:paraId="02377CF9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4747A" w14:textId="77777777" w:rsidR="00095CE5" w:rsidRDefault="00D3133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F55119" w14:textId="77777777" w:rsidR="00095CE5" w:rsidRDefault="00D31338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3511C4" w14:textId="77777777" w:rsidR="00095CE5" w:rsidRDefault="00D3133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F72BFA" w14:textId="77777777" w:rsidR="00095CE5" w:rsidRDefault="00D31338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165EC9E7" w14:textId="77777777" w:rsidR="00095CE5" w:rsidRDefault="00095CE5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D745040" w14:textId="77777777" w:rsidR="00095CE5" w:rsidRDefault="00095CE5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095CE5" w14:paraId="72A5F7E0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20824" w14:textId="77777777" w:rsidR="00095CE5" w:rsidRDefault="00D3133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BF22F3" w14:textId="77777777" w:rsidR="00095CE5" w:rsidRDefault="00D31338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AC94E7" w14:textId="77777777" w:rsidR="00095CE5" w:rsidRDefault="00D31338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D9267B" w14:textId="77777777" w:rsidR="00095CE5" w:rsidRDefault="00D31338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095CE5" w14:paraId="695A8A44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23503F" w14:textId="77777777" w:rsidR="00095CE5" w:rsidRDefault="00D3133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A751A" w14:textId="77777777" w:rsidR="00095CE5" w:rsidRDefault="00D31338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26FB35B9" w14:textId="77777777" w:rsidR="00095CE5" w:rsidRDefault="00D31338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0E48B46E" w14:textId="77777777" w:rsidR="00095CE5" w:rsidRDefault="00095CE5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3E989C" w14:textId="77777777" w:rsidR="00095CE5" w:rsidRDefault="00D3133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71586F" w14:textId="77777777" w:rsidR="00095CE5" w:rsidRDefault="00D31338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1773AED" w14:textId="77777777" w:rsidR="00095CE5" w:rsidRDefault="00D31338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661C8956" w14:textId="77777777" w:rsidR="00095CE5" w:rsidRDefault="00D31338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6FCD9004" w14:textId="77777777" w:rsidR="00095CE5" w:rsidRDefault="00D31338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3C1AD93F" w14:textId="77777777" w:rsidR="00095CE5" w:rsidRDefault="00D31338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D0D2006" w14:textId="77777777" w:rsidR="00000000" w:rsidRDefault="00D31338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095CE5" w14:paraId="23BD2AC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9273BA" w14:textId="77777777" w:rsidR="00095CE5" w:rsidRDefault="00095C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6E6FA0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5CE5" w14:paraId="2918F0C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1F3CCF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6C983B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095</w:t>
            </w:r>
          </w:p>
        </w:tc>
      </w:tr>
      <w:tr w:rsidR="00095CE5" w14:paraId="7069CE3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9672B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57BFE6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095CE5" w14:paraId="7A469F6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1A0BBF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17587" w14:textId="77777777" w:rsidR="00095CE5" w:rsidRDefault="00D31338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095CE5" w14:paraId="22CB62A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DE05A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749D82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29037</w:t>
            </w:r>
          </w:p>
        </w:tc>
      </w:tr>
      <w:tr w:rsidR="00095CE5" w14:paraId="414672C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93F2F6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DCA8DA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095CE5" w14:paraId="62D25DC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AF5135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B2835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095CE5" w14:paraId="099C681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59EE6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8DA915" w14:textId="77777777" w:rsidR="00095CE5" w:rsidRDefault="00D31338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095CE5" w14:paraId="41EFFBA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511B0F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87E1D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TM96TAJ6V8ASE3280</w:t>
            </w:r>
          </w:p>
        </w:tc>
      </w:tr>
      <w:tr w:rsidR="00095CE5" w14:paraId="75512A0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96FE61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71A9A39B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F65F62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615’829</w:t>
            </w:r>
          </w:p>
          <w:p w14:paraId="6DB5DFA2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3499</w:t>
            </w:r>
          </w:p>
        </w:tc>
      </w:tr>
      <w:tr w:rsidR="00095CE5" w14:paraId="53E1B72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C763FB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368A2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22.03.2022</w:t>
            </w:r>
          </w:p>
        </w:tc>
      </w:tr>
      <w:tr w:rsidR="00095CE5" w14:paraId="0938F908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3C9576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3E831E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095CE5" w14:paraId="0D536B70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B6674B" w14:textId="77777777" w:rsidR="00095CE5" w:rsidRDefault="00095C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A59BB7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5CE5" w14:paraId="1C6A14DC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4D64C1" w14:textId="77777777" w:rsidR="00095CE5" w:rsidRDefault="00095CE5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381F1B60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095CE5" w14:paraId="7A411401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AEED60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5513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99A6EA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5231F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095CE5" w14:paraId="24AD88D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96FF6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39051C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85EDB9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D90ED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095CE5" w14:paraId="0946DD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7C1E0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858E70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B60CEA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1A6FFB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095CE5" w14:paraId="3C77C22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AC7839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D252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D75282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5436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095CE5" w14:paraId="3535EBE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5F1B31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A31146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DA8889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B4F55E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095CE5" w14:paraId="79587F7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A77460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286BF4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24AD5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BD8307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095CE5" w14:paraId="3CC5B24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1F66A7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B1EDE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00C3EF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697BF7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095CE5" w14:paraId="1EE574D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546DD0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058440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AF7439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0A9AE7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095CE5" w14:paraId="706403C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C07602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7C0803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C3A66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6936B1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095CE5" w14:paraId="724A968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F1130D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74B105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B7B162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CC8A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095CE5" w14:paraId="18F6FD1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D3CB7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F0E94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EEBED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DCAB9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095CE5" w14:paraId="32D7981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573131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07119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3AEA88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4435FA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095CE5" w14:paraId="00C21BA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F30706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61220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63773B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1E2AE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095CE5" w14:paraId="1854143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BCBFB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BD2EC2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B78DE6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CB8257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095CE5" w14:paraId="31C19DD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98DFFE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D5F4D5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1E560A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77C20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095CE5" w14:paraId="5780949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D0D5C9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A65EF4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9595E1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3870A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095CE5" w14:paraId="4354765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D0B4AC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B0328E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904609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B6F94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095CE5" w14:paraId="3FC8152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4C4E35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610AFC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EF6D8B" w14:textId="77777777" w:rsidR="00095CE5" w:rsidRDefault="00D3133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4A3B0C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095CE5" w14:paraId="6C6CC65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DF3753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5A6F08" w14:textId="77777777" w:rsidR="00095CE5" w:rsidRDefault="00D3133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622D65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44AF7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95CE5" w14:paraId="55E80CB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0CA13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54FAAA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13BB3" w14:textId="77777777" w:rsidR="00095CE5" w:rsidRDefault="00095C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FC2A1B" w14:textId="77777777" w:rsidR="00095CE5" w:rsidRDefault="00095C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423DEB68" w14:textId="77777777" w:rsidR="00000000" w:rsidRDefault="00D31338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5C7CBD76" w14:textId="77777777" w:rsidR="00095CE5" w:rsidRDefault="00D31338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387D390D" w14:textId="77777777" w:rsidR="00095CE5" w:rsidRDefault="00095CE5">
      <w:pPr>
        <w:jc w:val="right"/>
        <w:rPr>
          <w:rFonts w:ascii="Times New Roman" w:hAnsi="Times New Roman"/>
          <w:color w:val="000000"/>
        </w:rPr>
      </w:pPr>
    </w:p>
    <w:p w14:paraId="370271C1" w14:textId="77777777" w:rsidR="00095CE5" w:rsidRDefault="00D31338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3D2BE45" w14:textId="77777777" w:rsidR="00095CE5" w:rsidRDefault="00095CE5">
      <w:pPr>
        <w:jc w:val="center"/>
        <w:rPr>
          <w:rFonts w:ascii="Times New Roman" w:hAnsi="Times New Roman"/>
          <w:color w:val="000000"/>
          <w:sz w:val="20"/>
        </w:rPr>
      </w:pPr>
    </w:p>
    <w:p w14:paraId="76DA5001" w14:textId="77777777" w:rsidR="00095CE5" w:rsidRDefault="00D31338">
      <w:r>
        <w:rPr>
          <w:noProof/>
        </w:rPr>
        <w:drawing>
          <wp:inline distT="0" distB="0" distL="0" distR="0" wp14:anchorId="3405287D" wp14:editId="44EF1E4C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6A301D" wp14:editId="18C48E99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9F30B0" wp14:editId="411BB71D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4CB1F1" wp14:editId="1C5365A9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6FC894" wp14:editId="496EBAD8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02CB95" wp14:editId="5E48E82C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DFFC00B" wp14:editId="47773A97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0F8F78" wp14:editId="23FFB58E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03C28C8" w14:textId="77777777" w:rsidR="00095CE5" w:rsidRDefault="00D31338">
      <w:r>
        <w:rPr>
          <w:noProof/>
        </w:rPr>
        <w:drawing>
          <wp:inline distT="0" distB="0" distL="0" distR="0" wp14:anchorId="23E4BC97" wp14:editId="1923A295">
            <wp:extent cx="2424037" cy="3232056"/>
            <wp:effectExtent l="0" t="0" r="0" b="6444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4037" cy="32320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EF54239" w14:textId="77777777" w:rsidR="00095CE5" w:rsidRDefault="00095CE5"/>
    <w:p w14:paraId="71FA35B5" w14:textId="77777777" w:rsidR="00095CE5" w:rsidRDefault="00D31338">
      <w:pPr>
        <w:rPr>
          <w:sz w:val="20"/>
        </w:rPr>
      </w:pPr>
      <w:r>
        <w:rPr>
          <w:sz w:val="20"/>
        </w:rPr>
        <w:t>Piezīmes:</w:t>
      </w:r>
    </w:p>
    <w:p w14:paraId="26EB5904" w14:textId="77777777" w:rsidR="00095CE5" w:rsidRDefault="00D31338">
      <w:pPr>
        <w:rPr>
          <w:sz w:val="20"/>
        </w:rPr>
      </w:pPr>
      <w:r>
        <w:rPr>
          <w:sz w:val="20"/>
        </w:rPr>
        <w:t xml:space="preserve"> Nav veikta tehniskā apskate.</w:t>
      </w:r>
    </w:p>
    <w:p w14:paraId="2DC2B676" w14:textId="77777777" w:rsidR="00095CE5" w:rsidRDefault="00095CE5">
      <w:pPr>
        <w:pStyle w:val="ListParagraph"/>
        <w:rPr>
          <w:sz w:val="20"/>
        </w:rPr>
      </w:pPr>
    </w:p>
    <w:p w14:paraId="21DE95B3" w14:textId="77777777" w:rsidR="00095CE5" w:rsidRDefault="00D31338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321BCC8" w14:textId="77777777" w:rsidR="00095CE5" w:rsidRDefault="00D3133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70542CCE" w14:textId="77777777" w:rsidR="00095CE5" w:rsidRDefault="00095CE5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095CE5" w14:paraId="28D1967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7C741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B40286" w14:textId="77777777" w:rsidR="00095CE5" w:rsidRDefault="00D31338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deviņi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095CE5" w14:paraId="74B4ED5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860729" w14:textId="77777777" w:rsidR="00095CE5" w:rsidRDefault="00095CE5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CD5EA7" w14:textId="77777777" w:rsidR="00095CE5" w:rsidRDefault="00095CE5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095CE5" w14:paraId="2BCE67C1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1A65A" w14:textId="77777777" w:rsidR="00095CE5" w:rsidRDefault="00D3133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57A7D5" w14:textId="77777777" w:rsidR="00095CE5" w:rsidRDefault="00D31338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14’365.00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tūkstoši trīs simti sešdesmit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286F14A2" w14:textId="77777777" w:rsidR="00095CE5" w:rsidRDefault="00095CE5">
      <w:pPr>
        <w:rPr>
          <w:rFonts w:ascii="Times New Roman" w:hAnsi="Times New Roman"/>
          <w:color w:val="000000"/>
          <w:sz w:val="20"/>
        </w:rPr>
      </w:pPr>
    </w:p>
    <w:p w14:paraId="48774333" w14:textId="77777777" w:rsidR="00095CE5" w:rsidRDefault="00D3133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2259C5C9" w14:textId="77777777" w:rsidR="00095CE5" w:rsidRDefault="00095CE5">
      <w:pPr>
        <w:jc w:val="both"/>
        <w:rPr>
          <w:rFonts w:ascii="Times New Roman" w:hAnsi="Times New Roman"/>
          <w:color w:val="000000"/>
          <w:sz w:val="20"/>
        </w:rPr>
      </w:pPr>
    </w:p>
    <w:p w14:paraId="690563B8" w14:textId="77777777" w:rsidR="00095CE5" w:rsidRDefault="00D3133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</w:t>
      </w:r>
      <w:r>
        <w:rPr>
          <w:rFonts w:ascii="Times New Roman" w:hAnsi="Times New Roman"/>
          <w:color w:val="000000"/>
          <w:sz w:val="20"/>
        </w:rPr>
        <w:t>as nav saistītas ar novērtējamo īpašumu.</w:t>
      </w:r>
    </w:p>
    <w:p w14:paraId="0ECF706D" w14:textId="77777777" w:rsidR="00095CE5" w:rsidRDefault="00095CE5">
      <w:pPr>
        <w:jc w:val="both"/>
        <w:rPr>
          <w:rFonts w:ascii="Times New Roman" w:hAnsi="Times New Roman"/>
          <w:color w:val="000000"/>
          <w:sz w:val="20"/>
        </w:rPr>
      </w:pPr>
    </w:p>
    <w:p w14:paraId="4718AC43" w14:textId="77777777" w:rsidR="00095CE5" w:rsidRDefault="00D31338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89555B1" w14:textId="77777777" w:rsidR="00095CE5" w:rsidRDefault="00D31338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095CE5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D7A6E3" w14:textId="77777777" w:rsidR="00000000" w:rsidRDefault="00D31338">
      <w:r>
        <w:separator/>
      </w:r>
    </w:p>
  </w:endnote>
  <w:endnote w:type="continuationSeparator" w:id="0">
    <w:p w14:paraId="7BACD311" w14:textId="77777777" w:rsidR="00000000" w:rsidRDefault="00D313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20EAAD" w14:textId="77777777" w:rsidR="00000000" w:rsidRDefault="00D31338">
      <w:r>
        <w:rPr>
          <w:color w:val="000000"/>
        </w:rPr>
        <w:separator/>
      </w:r>
    </w:p>
  </w:footnote>
  <w:footnote w:type="continuationSeparator" w:id="0">
    <w:p w14:paraId="2E222B58" w14:textId="77777777" w:rsidR="00000000" w:rsidRDefault="00D313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095CE5"/>
    <w:rsid w:val="00095CE5"/>
    <w:rsid w:val="00D31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D9700C"/>
  <w15:docId w15:val="{8E9ADC36-0DDD-406D-A16F-59ABCA1B7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1796</Words>
  <Characters>1025</Characters>
  <Application>Microsoft Office Word</Application>
  <DocSecurity>0</DocSecurity>
  <Lines>8</Lines>
  <Paragraphs>5</Paragraphs>
  <ScaleCrop>false</ScaleCrop>
  <Company/>
  <LinksUpToDate>false</LinksUpToDate>
  <CharactersWithSpaces>2816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2023-09-18T06:34:00Z</dcterms:created>
  <dcterms:modified xsi:type="dcterms:W3CDTF">2023-09-18T06:34:00Z</dcterms:modified>
</cp:coreProperties>
</file>