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7B219E" w14:textId="77777777" w:rsidR="008E09FB" w:rsidRDefault="008E09FB">
      <w:pPr>
        <w:jc w:val="center"/>
        <w:rPr>
          <w:rFonts w:ascii="Times New Roman" w:hAnsi="Times New Roman"/>
        </w:rPr>
      </w:pPr>
    </w:p>
    <w:p w14:paraId="1BC5AEE0" w14:textId="77777777" w:rsidR="008E09FB" w:rsidRDefault="00D039F1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086</w:t>
      </w:r>
    </w:p>
    <w:p w14:paraId="09D28040" w14:textId="77777777" w:rsidR="008E09FB" w:rsidRDefault="008E09FB">
      <w:pPr>
        <w:rPr>
          <w:rFonts w:ascii="Times New Roman" w:hAnsi="Times New Roman"/>
          <w:color w:val="000000"/>
        </w:rPr>
      </w:pPr>
    </w:p>
    <w:p w14:paraId="6B8EC58E" w14:textId="77777777" w:rsidR="008E09FB" w:rsidRDefault="00D039F1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8E09FB" w14:paraId="7162DBE0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3DBC2A" w14:textId="77777777" w:rsidR="008E09FB" w:rsidRDefault="00D039F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688088" w14:textId="77777777" w:rsidR="008E09FB" w:rsidRDefault="00D039F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17C31C" w14:textId="77777777" w:rsidR="008E09FB" w:rsidRDefault="00D039F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A503FB" w14:textId="77777777" w:rsidR="008E09FB" w:rsidRDefault="00D039F1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519682DC" w14:textId="77777777" w:rsidR="008E09FB" w:rsidRDefault="008E09FB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16270120" w14:textId="77777777" w:rsidR="008E09FB" w:rsidRDefault="008E09FB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8E09FB" w14:paraId="3B90C273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9A0381" w14:textId="77777777" w:rsidR="008E09FB" w:rsidRDefault="00D039F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8551B1" w14:textId="77777777" w:rsidR="008E09FB" w:rsidRDefault="00D039F1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9BC772" w14:textId="77777777" w:rsidR="008E09FB" w:rsidRDefault="00D039F1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3F3994" w14:textId="77777777" w:rsidR="008E09FB" w:rsidRDefault="00D039F1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8E09FB" w14:paraId="664A2B1F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808DE5" w14:textId="77777777" w:rsidR="008E09FB" w:rsidRDefault="00D039F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D0550B" w14:textId="77777777" w:rsidR="008E09FB" w:rsidRDefault="00D039F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C5B7271" w14:textId="77777777" w:rsidR="008E09FB" w:rsidRDefault="00D039F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6B424505" w14:textId="77777777" w:rsidR="008E09FB" w:rsidRDefault="008E09FB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5EC733" w14:textId="77777777" w:rsidR="008E09FB" w:rsidRDefault="00D039F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0CEF6F" w14:textId="77777777" w:rsidR="008E09FB" w:rsidRDefault="00D039F1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46652E23" w14:textId="77777777" w:rsidR="008E09FB" w:rsidRDefault="008E09FB">
      <w:pPr>
        <w:rPr>
          <w:rFonts w:ascii="Times New Roman" w:hAnsi="Times New Roman"/>
          <w:color w:val="000000"/>
        </w:rPr>
      </w:pPr>
    </w:p>
    <w:p w14:paraId="32A7C171" w14:textId="77777777" w:rsidR="008E09FB" w:rsidRDefault="00D039F1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68B4E5E3" w14:textId="77777777" w:rsidR="008E09FB" w:rsidRDefault="00D039F1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7EE42D7F" w14:textId="77777777" w:rsidR="008E09FB" w:rsidRDefault="00D039F1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12B260E4" w14:textId="77777777" w:rsidR="008E09FB" w:rsidRDefault="00D039F1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603BD920" w14:textId="77777777" w:rsidR="00000000" w:rsidRDefault="00D039F1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8E09FB" w14:paraId="03070BC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0599B5" w14:textId="77777777" w:rsidR="008E09FB" w:rsidRDefault="008E09FB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E6A2F9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E09FB" w14:paraId="451F1C5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5C1C59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B8659E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086</w:t>
            </w:r>
          </w:p>
        </w:tc>
      </w:tr>
      <w:tr w:rsidR="008E09FB" w14:paraId="7F1B715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8FFDF1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0DDE72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8E09FB" w14:paraId="431DBC9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D8CE3B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6C985B" w14:textId="77777777" w:rsidR="008E09FB" w:rsidRDefault="00D039F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8E09FB" w14:paraId="105BB8F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D9BFE7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A3FE33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28358</w:t>
            </w:r>
          </w:p>
        </w:tc>
      </w:tr>
      <w:tr w:rsidR="008E09FB" w14:paraId="258BE29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D42F7B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2E414C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8E09FB" w14:paraId="2CD97DF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81915B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B20E40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8E09FB" w14:paraId="3FFE9AB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1B5CF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689A91" w14:textId="77777777" w:rsidR="008E09FB" w:rsidRDefault="00D039F1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8E09FB" w14:paraId="788592E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8364B5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BB4CFE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TM96TAJ6V8ASE3352</w:t>
            </w:r>
          </w:p>
        </w:tc>
      </w:tr>
      <w:tr w:rsidR="008E09FB" w14:paraId="1B72F4B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626218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59FE05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413’745</w:t>
            </w:r>
          </w:p>
        </w:tc>
      </w:tr>
      <w:tr w:rsidR="008E09FB" w14:paraId="7462E2D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22BD5D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C76B0E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22.08.2022</w:t>
            </w:r>
          </w:p>
        </w:tc>
      </w:tr>
      <w:tr w:rsidR="008E09FB" w14:paraId="5BD24B0E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A5E58C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63D43F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8E09FB" w14:paraId="687CBB4C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962D95" w14:textId="77777777" w:rsidR="008E09FB" w:rsidRDefault="008E09FB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5F6A44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E09FB" w14:paraId="01437ABC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2A318C" w14:textId="77777777" w:rsidR="008E09FB" w:rsidRDefault="008E09FB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31BB80A8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8E09FB" w14:paraId="38FE4CE5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C83FA3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3E12AD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5F609C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0A1617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8E09FB" w14:paraId="2DA0C5E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D8AD2F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789C32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0D05E1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A748CD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8E09FB" w14:paraId="7987624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D5ECD8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BC27B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90C25F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7DA09D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8E09FB" w14:paraId="7E50C2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D317D0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455983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7ACFE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043ACE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8E09FB" w14:paraId="220271E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540DD6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A3CD0A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FDF40A" w14:textId="77777777" w:rsidR="008E09FB" w:rsidRDefault="00D039F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8803B0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8E09FB" w14:paraId="7BA465E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D83ACD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54B7CB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1BC11C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CC2B42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8E09FB" w14:paraId="59A5B84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E55FF2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9EC6D1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3E1C2B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CB41BC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8E09FB" w14:paraId="04F1640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9AE2EB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001F85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C61C77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3ED155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8E09FB" w14:paraId="5CA21F2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971239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A2E6F7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8365A6" w14:textId="77777777" w:rsidR="008E09FB" w:rsidRDefault="00D039F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DF7BEE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8E09FB" w14:paraId="1513B17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91A56F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8468BE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B31D8F" w14:textId="77777777" w:rsidR="008E09FB" w:rsidRDefault="00D039F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81DD4D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8E09FB" w14:paraId="219FE5C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8BB138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A7169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7D883D" w14:textId="77777777" w:rsidR="008E09FB" w:rsidRDefault="00D039F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E03D63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8E09FB" w14:paraId="78AE2A8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3E7223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AD6BB4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99AB3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80BBB7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8E09FB" w14:paraId="629A87C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A26F15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8C6428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EAF8BF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55834A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8E09FB" w14:paraId="233BBA2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5875C0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AA1C05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1BA6B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596319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8E09FB" w14:paraId="7F85C11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62598B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11F360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28775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038EB1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8E09FB" w14:paraId="0962DB0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4D7050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DA88B3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BB1A7C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F3F09F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8E09FB" w14:paraId="43B751C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7A7304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9B2C81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0738B7" w14:textId="77777777" w:rsidR="008E09FB" w:rsidRDefault="00D039F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1794E1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8E09FB" w14:paraId="5FB45E9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C84708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59E9A8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658D4D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EA9073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E09FB" w14:paraId="0BD57F1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9CFC3B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851A36" w14:textId="77777777" w:rsidR="008E09FB" w:rsidRDefault="00D039F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4B34A1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2EC201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E09FB" w14:paraId="3D0E23E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78C629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56C698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0D9BCB" w14:textId="77777777" w:rsidR="008E09FB" w:rsidRDefault="008E09F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EAE37" w14:textId="77777777" w:rsidR="008E09FB" w:rsidRDefault="008E09F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62856B41" w14:textId="77777777" w:rsidR="00000000" w:rsidRDefault="00D039F1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337077E1" w14:textId="77777777" w:rsidR="008E09FB" w:rsidRDefault="00D039F1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7CB3AF5A" w14:textId="77777777" w:rsidR="008E09FB" w:rsidRDefault="008E09FB">
      <w:pPr>
        <w:jc w:val="right"/>
        <w:rPr>
          <w:rFonts w:ascii="Times New Roman" w:hAnsi="Times New Roman"/>
          <w:color w:val="000000"/>
        </w:rPr>
      </w:pPr>
    </w:p>
    <w:p w14:paraId="145B0DE1" w14:textId="77777777" w:rsidR="008E09FB" w:rsidRDefault="00D039F1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04301FB9" w14:textId="77777777" w:rsidR="008E09FB" w:rsidRDefault="008E09FB">
      <w:pPr>
        <w:jc w:val="center"/>
        <w:rPr>
          <w:rFonts w:ascii="Times New Roman" w:hAnsi="Times New Roman"/>
          <w:color w:val="000000"/>
          <w:sz w:val="20"/>
        </w:rPr>
      </w:pPr>
    </w:p>
    <w:p w14:paraId="453DAB69" w14:textId="77777777" w:rsidR="008E09FB" w:rsidRDefault="00D039F1">
      <w:r>
        <w:rPr>
          <w:noProof/>
        </w:rPr>
        <w:drawing>
          <wp:inline distT="0" distB="0" distL="0" distR="0" wp14:anchorId="6E0AB8C6" wp14:editId="2C5F8748">
            <wp:extent cx="3248021" cy="2438403"/>
            <wp:effectExtent l="0" t="0" r="0" b="0"/>
            <wp:docPr id="1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D598AA" wp14:editId="084EA4DA">
            <wp:extent cx="3248021" cy="2438403"/>
            <wp:effectExtent l="0" t="0" r="0" b="0"/>
            <wp:docPr id="2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16F2AC" wp14:editId="27688228">
            <wp:extent cx="3248021" cy="2438403"/>
            <wp:effectExtent l="0" t="0" r="0" b="0"/>
            <wp:docPr id="3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5611EB" wp14:editId="53FA58F5">
            <wp:extent cx="3124806" cy="2400766"/>
            <wp:effectExtent l="0" t="0" r="0" b="0"/>
            <wp:docPr id="4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4806" cy="240076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33A11F" wp14:editId="45B8EE3D">
            <wp:extent cx="3105759" cy="2334079"/>
            <wp:effectExtent l="0" t="0" r="0" b="9071"/>
            <wp:docPr id="5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05759" cy="233407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987B0A" wp14:editId="0EB52985">
            <wp:extent cx="2824115" cy="2365516"/>
            <wp:effectExtent l="0" t="0" r="0" b="0"/>
            <wp:docPr id="6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4115" cy="236551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068298" wp14:editId="2FCCF2A9">
            <wp:extent cx="3248021" cy="2438403"/>
            <wp:effectExtent l="0" t="0" r="0" b="0"/>
            <wp:docPr id="7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861762" wp14:editId="073BEA37">
            <wp:extent cx="3248021" cy="2438403"/>
            <wp:effectExtent l="4759" t="14291" r="14288" b="14288"/>
            <wp:docPr id="8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9E5C59E" w14:textId="77777777" w:rsidR="008E09FB" w:rsidRDefault="008E09FB"/>
    <w:p w14:paraId="2EDB1C82" w14:textId="77777777" w:rsidR="008E09FB" w:rsidRDefault="00D039F1">
      <w:pPr>
        <w:rPr>
          <w:sz w:val="20"/>
        </w:rPr>
      </w:pPr>
      <w:r>
        <w:rPr>
          <w:sz w:val="20"/>
        </w:rPr>
        <w:lastRenderedPageBreak/>
        <w:t>Piezīmes:</w:t>
      </w:r>
    </w:p>
    <w:p w14:paraId="26E18676" w14:textId="77777777" w:rsidR="008E09FB" w:rsidRDefault="00D039F1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34F0318A" w14:textId="77777777" w:rsidR="008E09FB" w:rsidRDefault="00D039F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Ņemot vērā transportlīdzekļa vizuālo apskati un apskates protokolā minētos defektus, kā arī iespējamās remonta izmaksas un reālo tehnisko stāvokli, būtiski samazināta transportlīdzekļa tirgus vērtība.</w:t>
      </w:r>
    </w:p>
    <w:p w14:paraId="7DA93859" w14:textId="77777777" w:rsidR="008E09FB" w:rsidRDefault="008E09FB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8E09FB" w14:paraId="5E39BF01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E39788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391725" w14:textId="77777777" w:rsidR="008E09FB" w:rsidRDefault="00D039F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15’800.00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astoņi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8E09FB" w14:paraId="6ECCE98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617E06" w14:textId="77777777" w:rsidR="008E09FB" w:rsidRDefault="008E09FB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2CA543" w14:textId="77777777" w:rsidR="008E09FB" w:rsidRDefault="008E09FB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8E09FB" w14:paraId="5301D669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28F448" w14:textId="77777777" w:rsidR="008E09FB" w:rsidRDefault="00D039F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304633" w14:textId="77777777" w:rsidR="008E09FB" w:rsidRDefault="00D039F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13’430.00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(trīspadsmit tūkstoši četri simti trīsdesmit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088B69B7" w14:textId="77777777" w:rsidR="008E09FB" w:rsidRDefault="008E09FB">
      <w:pPr>
        <w:rPr>
          <w:rFonts w:ascii="Times New Roman" w:hAnsi="Times New Roman"/>
          <w:color w:val="000000"/>
          <w:sz w:val="20"/>
        </w:rPr>
      </w:pPr>
    </w:p>
    <w:p w14:paraId="676356B6" w14:textId="77777777" w:rsidR="008E09FB" w:rsidRDefault="00D039F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dienas, ar iespēju pagarināt šo termiņu līdz </w:t>
      </w:r>
      <w:r>
        <w:rPr>
          <w:rFonts w:ascii="Times New Roman" w:hAnsi="Times New Roman"/>
          <w:color w:val="000000"/>
          <w:sz w:val="20"/>
        </w:rPr>
        <w:t>120 dienām no novērtēšanas dienas bez saskaņošanas ar Izpildītāju.</w:t>
      </w:r>
    </w:p>
    <w:p w14:paraId="69027E06" w14:textId="77777777" w:rsidR="008E09FB" w:rsidRDefault="008E09FB">
      <w:pPr>
        <w:jc w:val="both"/>
        <w:rPr>
          <w:rFonts w:ascii="Times New Roman" w:hAnsi="Times New Roman"/>
          <w:color w:val="000000"/>
          <w:sz w:val="20"/>
        </w:rPr>
      </w:pPr>
    </w:p>
    <w:p w14:paraId="1FA99A54" w14:textId="77777777" w:rsidR="008E09FB" w:rsidRDefault="00D039F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48923C71" w14:textId="77777777" w:rsidR="008E09FB" w:rsidRDefault="008E09FB">
      <w:pPr>
        <w:jc w:val="both"/>
        <w:rPr>
          <w:rFonts w:ascii="Times New Roman" w:hAnsi="Times New Roman"/>
          <w:color w:val="000000"/>
          <w:sz w:val="20"/>
        </w:rPr>
      </w:pPr>
    </w:p>
    <w:p w14:paraId="2D25902C" w14:textId="77777777" w:rsidR="008E09FB" w:rsidRDefault="00D039F1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1518A8A7" w14:textId="77777777" w:rsidR="008E09FB" w:rsidRDefault="00D039F1">
      <w:pPr>
        <w:jc w:val="both"/>
      </w:pPr>
      <w:r>
        <w:rPr>
          <w:rFonts w:ascii="Times New Roman" w:hAnsi="Times New Roman"/>
          <w:sz w:val="20"/>
        </w:rPr>
        <w:t xml:space="preserve"> (Sertifikāts LTAB AA </w:t>
      </w:r>
      <w:r>
        <w:rPr>
          <w:rFonts w:ascii="Times New Roman" w:hAnsi="Times New Roman"/>
          <w:sz w:val="20"/>
        </w:rPr>
        <w:t>Nr.260)</w:t>
      </w:r>
    </w:p>
    <w:sectPr w:rsidR="008E09FB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18D6A" w14:textId="77777777" w:rsidR="00000000" w:rsidRDefault="00D039F1">
      <w:r>
        <w:separator/>
      </w:r>
    </w:p>
  </w:endnote>
  <w:endnote w:type="continuationSeparator" w:id="0">
    <w:p w14:paraId="5292ACA0" w14:textId="77777777" w:rsidR="00000000" w:rsidRDefault="00D039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94EAC4" w14:textId="77777777" w:rsidR="00000000" w:rsidRDefault="00D039F1">
      <w:r>
        <w:rPr>
          <w:color w:val="000000"/>
        </w:rPr>
        <w:separator/>
      </w:r>
    </w:p>
  </w:footnote>
  <w:footnote w:type="continuationSeparator" w:id="0">
    <w:p w14:paraId="57E8196B" w14:textId="77777777" w:rsidR="00000000" w:rsidRDefault="00D039F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8E09FB"/>
    <w:rsid w:val="008E09FB"/>
    <w:rsid w:val="00D039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6D2305"/>
  <w15:docId w15:val="{E894EB64-7C83-4EFA-B9F3-0746D4922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1735</Words>
  <Characters>989</Characters>
  <Application>Microsoft Office Word</Application>
  <DocSecurity>0</DocSecurity>
  <Lines>8</Lines>
  <Paragraphs>5</Paragraphs>
  <ScaleCrop>false</ScaleCrop>
  <Company/>
  <LinksUpToDate>false</LinksUpToDate>
  <CharactersWithSpaces>2719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2023-09-18T06:32:00Z</dcterms:created>
  <dcterms:modified xsi:type="dcterms:W3CDTF">2023-09-18T06:32:00Z</dcterms:modified>
</cp:coreProperties>
</file>