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D6CE7F" w14:textId="77777777" w:rsidR="0046474D" w:rsidRDefault="0046474D">
      <w:pPr>
        <w:jc w:val="center"/>
        <w:rPr>
          <w:rFonts w:ascii="Times New Roman" w:hAnsi="Times New Roman"/>
        </w:rPr>
      </w:pPr>
    </w:p>
    <w:p w14:paraId="54BCA65B" w14:textId="77777777" w:rsidR="0046474D" w:rsidRDefault="004F32DC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083</w:t>
      </w:r>
    </w:p>
    <w:p w14:paraId="6446E5E8" w14:textId="77777777" w:rsidR="0046474D" w:rsidRDefault="0046474D">
      <w:pPr>
        <w:rPr>
          <w:rFonts w:ascii="Times New Roman" w:hAnsi="Times New Roman"/>
          <w:color w:val="000000"/>
        </w:rPr>
      </w:pPr>
    </w:p>
    <w:p w14:paraId="0EEEEC92" w14:textId="77777777" w:rsidR="0046474D" w:rsidRDefault="004F32DC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46474D" w14:paraId="70D3951E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F6571B" w14:textId="77777777" w:rsidR="0046474D" w:rsidRDefault="004F32D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789E3E" w14:textId="77777777" w:rsidR="0046474D" w:rsidRDefault="004F32DC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5B9F0A" w14:textId="77777777" w:rsidR="0046474D" w:rsidRDefault="004F32D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F13FC3" w14:textId="77777777" w:rsidR="0046474D" w:rsidRDefault="004F32DC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382802DE" w14:textId="77777777" w:rsidR="0046474D" w:rsidRDefault="0046474D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7202CF32" w14:textId="77777777" w:rsidR="0046474D" w:rsidRDefault="0046474D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46474D" w14:paraId="27829072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C85BB" w14:textId="77777777" w:rsidR="0046474D" w:rsidRDefault="004F32D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7304B6" w14:textId="77777777" w:rsidR="0046474D" w:rsidRDefault="004F32DC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88B9A6" w14:textId="77777777" w:rsidR="0046474D" w:rsidRDefault="004F32DC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46DC69" w14:textId="77777777" w:rsidR="0046474D" w:rsidRDefault="004F32DC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46474D" w14:paraId="504AC573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EC3942" w14:textId="77777777" w:rsidR="0046474D" w:rsidRDefault="004F32D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5D7CA2" w14:textId="77777777" w:rsidR="0046474D" w:rsidRDefault="004F32DC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0831CA9" w14:textId="77777777" w:rsidR="0046474D" w:rsidRDefault="004F32DC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40EF2FA6" w14:textId="77777777" w:rsidR="0046474D" w:rsidRDefault="0046474D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03CC3F" w14:textId="77777777" w:rsidR="0046474D" w:rsidRDefault="004F32D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BF6321" w14:textId="77777777" w:rsidR="0046474D" w:rsidRDefault="004F32DC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F85AC29" w14:textId="77777777" w:rsidR="0046474D" w:rsidRDefault="0046474D">
      <w:pPr>
        <w:rPr>
          <w:rFonts w:ascii="Times New Roman" w:hAnsi="Times New Roman"/>
          <w:color w:val="000000"/>
        </w:rPr>
      </w:pPr>
    </w:p>
    <w:p w14:paraId="262A8381" w14:textId="77777777" w:rsidR="0046474D" w:rsidRDefault="004F32DC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4803A0D6" w14:textId="77777777" w:rsidR="0046474D" w:rsidRDefault="004F32DC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4E3E1BB1" w14:textId="77777777" w:rsidR="0046474D" w:rsidRDefault="004F32DC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3FB928FF" w14:textId="77777777" w:rsidR="0046474D" w:rsidRDefault="004F32DC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3D66945B" w14:textId="77777777" w:rsidR="00000000" w:rsidRDefault="004F32DC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46474D" w14:paraId="5F764AD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56391B" w14:textId="77777777" w:rsidR="0046474D" w:rsidRDefault="0046474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D996AD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6474D" w14:paraId="04A7C3A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219B01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44561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083</w:t>
            </w:r>
          </w:p>
        </w:tc>
      </w:tr>
      <w:tr w:rsidR="0046474D" w14:paraId="72444A1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0A2EA5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AC3A46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46474D" w14:paraId="27A39D5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DB838A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5212AF" w14:textId="77777777" w:rsidR="0046474D" w:rsidRDefault="004F32DC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46474D" w14:paraId="226BCE7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D7DD4F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51FD35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28325</w:t>
            </w:r>
          </w:p>
        </w:tc>
      </w:tr>
      <w:tr w:rsidR="0046474D" w14:paraId="3FB0C77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DCA0DF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14453B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46474D" w14:paraId="77AB551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E0202D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3F4E4A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46474D" w14:paraId="6B830BE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ECE00D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5C1449" w14:textId="77777777" w:rsidR="0046474D" w:rsidRDefault="004F32DC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46474D" w14:paraId="4A63092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6BEC5E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579103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TM96TAJ6V8ASE3349</w:t>
            </w:r>
          </w:p>
        </w:tc>
      </w:tr>
      <w:tr w:rsidR="0046474D" w14:paraId="620BA66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276E1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77768B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468’236</w:t>
            </w:r>
          </w:p>
        </w:tc>
      </w:tr>
      <w:tr w:rsidR="0046474D" w14:paraId="74A92FE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FBE3E8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632C5A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27.04.2022</w:t>
            </w:r>
          </w:p>
        </w:tc>
      </w:tr>
      <w:tr w:rsidR="0046474D" w14:paraId="65292299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A01F31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D965F5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46474D" w14:paraId="1125A045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212311" w14:textId="77777777" w:rsidR="0046474D" w:rsidRDefault="0046474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4B3B0F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6474D" w14:paraId="590B5FF8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82273E" w14:textId="77777777" w:rsidR="0046474D" w:rsidRDefault="0046474D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B286DDB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46474D" w14:paraId="0FFA3460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6D9F36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81A69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E0F61A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4E17F7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46474D" w14:paraId="186AE96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B811F5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597A2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E6DB18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01F3A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46474D" w14:paraId="5CAD4B1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892601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83CB6F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201758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2C89C0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46474D" w14:paraId="7BD8867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7727F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605F9C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40A5AF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10563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46474D" w14:paraId="625AF90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ACA6AE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833475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803EC7" w14:textId="77777777" w:rsidR="0046474D" w:rsidRDefault="004F32D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F51CB3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46474D" w14:paraId="3AFBE16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0FB6D7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E62C47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3D4EEC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09973D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46474D" w14:paraId="79CACAD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029843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982180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49F959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EFC0F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46474D" w14:paraId="5B07F2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D3ED98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4EE49E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A559BE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70876B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46474D" w14:paraId="000FB16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007333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504F55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00479F" w14:textId="77777777" w:rsidR="0046474D" w:rsidRDefault="004F32D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C86D24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46474D" w14:paraId="7254C9A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5A683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1F796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A410AF" w14:textId="77777777" w:rsidR="0046474D" w:rsidRDefault="004F32D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20BF3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46474D" w14:paraId="1753736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C893E9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DF2AE2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D06C1" w14:textId="77777777" w:rsidR="0046474D" w:rsidRDefault="004F32D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78EE1D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46474D" w14:paraId="35AFDB1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7EF7FA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FC3B0D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72424E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668958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46474D" w14:paraId="2E334B4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7517AA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199678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AE5EE7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7B6736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46474D" w14:paraId="187622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DC9ACC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2B4513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05AFE3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96F78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46474D" w14:paraId="79BB368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0B66BC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70EA1A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1BCF1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4A26B2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46474D" w14:paraId="395BC20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27DE45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86AF0A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F618C2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0835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46474D" w14:paraId="65EFA05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2E5D95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C8DFF7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44E177" w14:textId="77777777" w:rsidR="0046474D" w:rsidRDefault="004F32D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A912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46474D" w14:paraId="376C485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E730A1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41501B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AAD773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184718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6474D" w14:paraId="097D98E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055FF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900569" w14:textId="77777777" w:rsidR="0046474D" w:rsidRDefault="004F32D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C4497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503E95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6474D" w14:paraId="2941586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605174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21A010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066640" w14:textId="77777777" w:rsidR="0046474D" w:rsidRDefault="0046474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8D4FF5" w14:textId="77777777" w:rsidR="0046474D" w:rsidRDefault="0046474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4AE823B4" w14:textId="77777777" w:rsidR="00000000" w:rsidRDefault="004F32DC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46AE9F82" w14:textId="77777777" w:rsidR="0046474D" w:rsidRDefault="004F32DC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342A2661" w14:textId="77777777" w:rsidR="0046474D" w:rsidRDefault="0046474D">
      <w:pPr>
        <w:jc w:val="right"/>
        <w:rPr>
          <w:rFonts w:ascii="Times New Roman" w:hAnsi="Times New Roman"/>
          <w:color w:val="000000"/>
        </w:rPr>
      </w:pPr>
    </w:p>
    <w:p w14:paraId="500F1D25" w14:textId="77777777" w:rsidR="0046474D" w:rsidRDefault="004F32DC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EDE0056" w14:textId="77777777" w:rsidR="0046474D" w:rsidRDefault="0046474D">
      <w:pPr>
        <w:jc w:val="center"/>
        <w:rPr>
          <w:rFonts w:ascii="Times New Roman" w:hAnsi="Times New Roman"/>
          <w:color w:val="000000"/>
          <w:sz w:val="20"/>
        </w:rPr>
      </w:pPr>
    </w:p>
    <w:p w14:paraId="55BFD2A9" w14:textId="77777777" w:rsidR="0046474D" w:rsidRDefault="004F32DC">
      <w:r>
        <w:rPr>
          <w:noProof/>
        </w:rPr>
        <w:drawing>
          <wp:inline distT="0" distB="0" distL="0" distR="0" wp14:anchorId="2715B35F" wp14:editId="068F1244">
            <wp:extent cx="3248021" cy="2438403"/>
            <wp:effectExtent l="4759" t="14291" r="14288" b="14288"/>
            <wp:docPr id="1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BC6A82" wp14:editId="0C4ED2B9">
            <wp:extent cx="3248021" cy="2438403"/>
            <wp:effectExtent l="0" t="0" r="0" b="0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F6C059" wp14:editId="033DF891">
            <wp:extent cx="3248021" cy="2438403"/>
            <wp:effectExtent l="0" t="0" r="0" b="0"/>
            <wp:docPr id="3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758B2B" wp14:editId="6768EF2D">
            <wp:extent cx="3248021" cy="2438403"/>
            <wp:effectExtent l="0" t="0" r="0" b="0"/>
            <wp:docPr id="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AC7A2C" wp14:editId="56D7C83E">
            <wp:extent cx="3248021" cy="2438403"/>
            <wp:effectExtent l="0" t="0" r="0" b="0"/>
            <wp:docPr id="5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29DFB2" wp14:editId="74777C17">
            <wp:extent cx="3248021" cy="2438403"/>
            <wp:effectExtent l="0" t="0" r="0" b="0"/>
            <wp:docPr id="6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E062B0" wp14:editId="0936B5CF">
            <wp:extent cx="3248021" cy="2438403"/>
            <wp:effectExtent l="0" t="0" r="0" b="0"/>
            <wp:docPr id="7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E97EB3" wp14:editId="22AE4ADB">
            <wp:extent cx="3248021" cy="2438403"/>
            <wp:effectExtent l="0" t="0" r="0" b="0"/>
            <wp:docPr id="8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7A8562" wp14:editId="5E5BC190">
            <wp:extent cx="3248021" cy="2438403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B017B21" w14:textId="77777777" w:rsidR="0046474D" w:rsidRDefault="0046474D"/>
    <w:p w14:paraId="42DD83BE" w14:textId="77777777" w:rsidR="0046474D" w:rsidRDefault="004F32DC">
      <w:pPr>
        <w:rPr>
          <w:sz w:val="20"/>
        </w:rPr>
      </w:pPr>
      <w:r>
        <w:rPr>
          <w:sz w:val="20"/>
        </w:rPr>
        <w:t>Piezīmes:</w:t>
      </w:r>
    </w:p>
    <w:p w14:paraId="4713F94C" w14:textId="77777777" w:rsidR="0046474D" w:rsidRDefault="004F32DC">
      <w:pPr>
        <w:rPr>
          <w:sz w:val="20"/>
        </w:rPr>
      </w:pPr>
      <w:r>
        <w:rPr>
          <w:sz w:val="20"/>
        </w:rPr>
        <w:t>Nav veikta tehniskā apskate.</w:t>
      </w:r>
    </w:p>
    <w:p w14:paraId="644FBA50" w14:textId="77777777" w:rsidR="0046474D" w:rsidRDefault="0046474D">
      <w:pPr>
        <w:rPr>
          <w:sz w:val="20"/>
        </w:rPr>
      </w:pPr>
    </w:p>
    <w:p w14:paraId="61AB89DE" w14:textId="77777777" w:rsidR="0046474D" w:rsidRDefault="0046474D">
      <w:pPr>
        <w:rPr>
          <w:sz w:val="20"/>
        </w:rPr>
      </w:pPr>
    </w:p>
    <w:p w14:paraId="0CD4FEB1" w14:textId="77777777" w:rsidR="0046474D" w:rsidRDefault="004F32DC">
      <w:pPr>
        <w:rPr>
          <w:sz w:val="20"/>
        </w:rPr>
      </w:pPr>
      <w:r>
        <w:rPr>
          <w:sz w:val="20"/>
        </w:rPr>
        <w:t xml:space="preserve"> </w:t>
      </w:r>
    </w:p>
    <w:p w14:paraId="623B7523" w14:textId="77777777" w:rsidR="0046474D" w:rsidRDefault="0046474D">
      <w:pPr>
        <w:pStyle w:val="ListParagraph"/>
        <w:rPr>
          <w:sz w:val="20"/>
        </w:rPr>
      </w:pPr>
    </w:p>
    <w:p w14:paraId="1E099955" w14:textId="77777777" w:rsidR="0046474D" w:rsidRDefault="004F32DC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714C0EA5" w14:textId="77777777" w:rsidR="0046474D" w:rsidRDefault="004F32D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stāvokli, būtiski samazināta transportlīdzekļa tirgus </w:t>
      </w:r>
      <w:r>
        <w:rPr>
          <w:rFonts w:ascii="Times New Roman" w:hAnsi="Times New Roman"/>
          <w:color w:val="000000"/>
          <w:sz w:val="20"/>
        </w:rPr>
        <w:t>vērtība.</w:t>
      </w:r>
    </w:p>
    <w:p w14:paraId="0DDAB5B3" w14:textId="77777777" w:rsidR="0046474D" w:rsidRDefault="0046474D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46474D" w14:paraId="28E17088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793AEB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D60743" w14:textId="77777777" w:rsidR="0046474D" w:rsidRDefault="004F32DC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pieci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46474D" w14:paraId="47B7FB39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A6C70D" w14:textId="77777777" w:rsidR="0046474D" w:rsidRDefault="0046474D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F4005" w14:textId="77777777" w:rsidR="0046474D" w:rsidRDefault="0046474D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46474D" w14:paraId="581A80C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D99D6" w14:textId="77777777" w:rsidR="0046474D" w:rsidRDefault="004F32D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73A8AC" w14:textId="77777777" w:rsidR="0046474D" w:rsidRDefault="004F32DC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13’175.00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>(</w:t>
            </w:r>
            <w:proofErr w:type="spellStart"/>
            <w:r>
              <w:rPr>
                <w:rFonts w:ascii="Times New Roman" w:hAnsi="Times New Roman"/>
                <w:bCs/>
                <w:color w:val="000000"/>
                <w:sz w:val="20"/>
              </w:rPr>
              <w:t>trīpadsmit</w:t>
            </w:r>
            <w:proofErr w:type="spellEnd"/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 tūkstoši viens simts septiņdesmit pieci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0BCA8E1D" w14:textId="77777777" w:rsidR="0046474D" w:rsidRDefault="0046474D">
      <w:pPr>
        <w:rPr>
          <w:rFonts w:ascii="Times New Roman" w:hAnsi="Times New Roman"/>
          <w:color w:val="000000"/>
          <w:sz w:val="20"/>
        </w:rPr>
      </w:pPr>
    </w:p>
    <w:p w14:paraId="74BA96C5" w14:textId="77777777" w:rsidR="0046474D" w:rsidRDefault="004F32D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</w:t>
      </w:r>
      <w:r>
        <w:rPr>
          <w:rFonts w:ascii="Times New Roman" w:hAnsi="Times New Roman"/>
          <w:color w:val="000000"/>
          <w:sz w:val="20"/>
        </w:rPr>
        <w:t>dienas, ar iespēju pagarināt šo termiņu līdz 120 dienām no novērtēšanas dienas bez saskaņošanas ar Izpildītāju.</w:t>
      </w:r>
    </w:p>
    <w:p w14:paraId="3536F229" w14:textId="77777777" w:rsidR="0046474D" w:rsidRDefault="0046474D">
      <w:pPr>
        <w:jc w:val="both"/>
        <w:rPr>
          <w:rFonts w:ascii="Times New Roman" w:hAnsi="Times New Roman"/>
          <w:color w:val="000000"/>
          <w:sz w:val="20"/>
        </w:rPr>
      </w:pPr>
    </w:p>
    <w:p w14:paraId="17F4ECA2" w14:textId="77777777" w:rsidR="0046474D" w:rsidRDefault="004F32D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2A26BF3F" w14:textId="77777777" w:rsidR="0046474D" w:rsidRDefault="0046474D">
      <w:pPr>
        <w:jc w:val="both"/>
        <w:rPr>
          <w:rFonts w:ascii="Times New Roman" w:hAnsi="Times New Roman"/>
          <w:color w:val="000000"/>
          <w:sz w:val="20"/>
        </w:rPr>
      </w:pPr>
    </w:p>
    <w:p w14:paraId="2B8396CD" w14:textId="77777777" w:rsidR="0046474D" w:rsidRDefault="004F32DC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</w:t>
      </w:r>
      <w:r>
        <w:rPr>
          <w:rFonts w:ascii="Times New Roman" w:hAnsi="Times New Roman"/>
          <w:sz w:val="20"/>
        </w:rPr>
        <w:t xml:space="preserve">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723CF1D0" w14:textId="77777777" w:rsidR="0046474D" w:rsidRDefault="004F32DC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46474D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B732E4" w14:textId="77777777" w:rsidR="00000000" w:rsidRDefault="004F32DC">
      <w:r>
        <w:separator/>
      </w:r>
    </w:p>
  </w:endnote>
  <w:endnote w:type="continuationSeparator" w:id="0">
    <w:p w14:paraId="6362E06A" w14:textId="77777777" w:rsidR="00000000" w:rsidRDefault="004F32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D9DAA" w14:textId="77777777" w:rsidR="00000000" w:rsidRDefault="004F32DC">
      <w:r>
        <w:rPr>
          <w:color w:val="000000"/>
        </w:rPr>
        <w:separator/>
      </w:r>
    </w:p>
  </w:footnote>
  <w:footnote w:type="continuationSeparator" w:id="0">
    <w:p w14:paraId="00CBC47E" w14:textId="77777777" w:rsidR="00000000" w:rsidRDefault="004F32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46474D"/>
    <w:rsid w:val="0046474D"/>
    <w:rsid w:val="004F3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8A2668"/>
  <w15:docId w15:val="{AC819B7D-F1BC-4941-8125-5F44948AF3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1761</Words>
  <Characters>1004</Characters>
  <Application>Microsoft Office Word</Application>
  <DocSecurity>0</DocSecurity>
  <Lines>8</Lines>
  <Paragraphs>5</Paragraphs>
  <ScaleCrop>false</ScaleCrop>
  <Company/>
  <LinksUpToDate>false</LinksUpToDate>
  <CharactersWithSpaces>2760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2023-09-18T06:31:00Z</dcterms:created>
  <dcterms:modified xsi:type="dcterms:W3CDTF">2023-09-18T06:31:00Z</dcterms:modified>
</cp:coreProperties>
</file>