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638A" w14:textId="77777777" w:rsidR="0043612E" w:rsidRDefault="0043612E">
      <w:pPr>
        <w:jc w:val="center"/>
        <w:rPr>
          <w:rFonts w:ascii="Times New Roman" w:hAnsi="Times New Roman"/>
        </w:rPr>
      </w:pPr>
    </w:p>
    <w:p w14:paraId="5B4688F0" w14:textId="77777777" w:rsidR="0043612E" w:rsidRDefault="00CA3AD3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102</w:t>
      </w:r>
    </w:p>
    <w:p w14:paraId="3C0036EE" w14:textId="77777777" w:rsidR="0043612E" w:rsidRDefault="0043612E">
      <w:pPr>
        <w:rPr>
          <w:rFonts w:ascii="Times New Roman" w:hAnsi="Times New Roman"/>
          <w:color w:val="000000"/>
        </w:rPr>
      </w:pPr>
    </w:p>
    <w:p w14:paraId="6F4816D5" w14:textId="77777777" w:rsidR="0043612E" w:rsidRDefault="00CA3AD3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43612E" w14:paraId="24F8AA79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A0E96F" w14:textId="77777777" w:rsidR="0043612E" w:rsidRDefault="00CA3AD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280B23" w14:textId="77777777" w:rsidR="0043612E" w:rsidRDefault="00CA3AD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3FFFF4" w14:textId="77777777" w:rsidR="0043612E" w:rsidRDefault="00CA3AD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4AFCFF" w14:textId="77777777" w:rsidR="0043612E" w:rsidRDefault="00CA3AD3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77D895CE" w14:textId="77777777" w:rsidR="0043612E" w:rsidRDefault="0043612E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AF7F180" w14:textId="77777777" w:rsidR="0043612E" w:rsidRDefault="0043612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43612E" w14:paraId="6C3B17EC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097CE" w14:textId="77777777" w:rsidR="0043612E" w:rsidRDefault="00CA3AD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BCAE59" w14:textId="77777777" w:rsidR="0043612E" w:rsidRDefault="00CA3AD3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79778F" w14:textId="77777777" w:rsidR="0043612E" w:rsidRDefault="00CA3AD3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EC59BB" w14:textId="77777777" w:rsidR="0043612E" w:rsidRDefault="00CA3AD3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43612E" w14:paraId="7EE7CF28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11B365" w14:textId="77777777" w:rsidR="0043612E" w:rsidRDefault="00CA3AD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1BEA81" w14:textId="77777777" w:rsidR="0043612E" w:rsidRDefault="00CA3AD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06003547" w14:textId="77777777" w:rsidR="0043612E" w:rsidRDefault="00CA3AD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5108932C" w14:textId="77777777" w:rsidR="0043612E" w:rsidRDefault="0043612E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02E988" w14:textId="77777777" w:rsidR="0043612E" w:rsidRDefault="00CA3AD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C5EB7B" w14:textId="77777777" w:rsidR="0043612E" w:rsidRDefault="00CA3AD3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1E032CF1" w14:textId="77777777" w:rsidR="0043612E" w:rsidRDefault="00CA3AD3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7ADFD351" w14:textId="77777777" w:rsidR="0043612E" w:rsidRDefault="00CA3AD3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77BACC59" w14:textId="77777777" w:rsidR="0043612E" w:rsidRDefault="00CA3AD3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543E7156" w14:textId="77777777" w:rsidR="0043612E" w:rsidRDefault="00CA3AD3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A8EC595" w14:textId="77777777" w:rsidR="00000000" w:rsidRDefault="00CA3AD3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43612E" w14:paraId="0E49899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3EE10F" w14:textId="77777777" w:rsidR="0043612E" w:rsidRDefault="0043612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4CE712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43612E" w14:paraId="154379C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30167C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DB6876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102</w:t>
            </w:r>
          </w:p>
        </w:tc>
      </w:tr>
      <w:tr w:rsidR="0043612E" w14:paraId="565C502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A33AA1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0D17F2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43612E" w14:paraId="5BD3917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7B5BE2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80A8AB" w14:textId="77777777" w:rsidR="0043612E" w:rsidRDefault="00CA3AD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43612E" w14:paraId="2F4DCF6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809144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51D465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16099</w:t>
            </w:r>
          </w:p>
        </w:tc>
      </w:tr>
      <w:tr w:rsidR="0043612E" w14:paraId="0FA7F93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1987EA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00762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43612E" w14:paraId="6C5B303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1193AB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5AE049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43612E" w14:paraId="68215F3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551303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C6FE95" w14:textId="77777777" w:rsidR="0043612E" w:rsidRDefault="00CA3AD3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43612E" w14:paraId="0D58C08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4E920D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5EB17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SU93412104BPN1268</w:t>
            </w:r>
          </w:p>
        </w:tc>
      </w:tr>
      <w:tr w:rsidR="0043612E" w14:paraId="7CD2ED5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DFA9FB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88C3F9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853’980</w:t>
            </w:r>
          </w:p>
        </w:tc>
      </w:tr>
      <w:tr w:rsidR="0043612E" w14:paraId="53A84C2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E8F4AF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FA6A0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13.07.2022</w:t>
            </w:r>
          </w:p>
        </w:tc>
      </w:tr>
      <w:tr w:rsidR="0043612E" w14:paraId="02F51384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7E29BD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1432FE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43612E" w14:paraId="3231DD8C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FA6F3F" w14:textId="77777777" w:rsidR="0043612E" w:rsidRDefault="0043612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8A7185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43612E" w14:paraId="4108BC17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0D22B8" w14:textId="77777777" w:rsidR="0043612E" w:rsidRDefault="0043612E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8F9C509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43612E" w14:paraId="26C81BF0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24A5AF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F4F08F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BD6A74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A9A914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43612E" w14:paraId="6D8C1AA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E49E73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9FA0EF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EDADAB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2C3F7A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43612E" w14:paraId="349638B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E7C273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B95C4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4D2777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EFE0F7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43612E" w14:paraId="6E61A8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0A041F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4CCB9D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2C2245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2BB8E8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43612E" w14:paraId="6F90623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8EBDD8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15D878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1E34A3" w14:textId="77777777" w:rsidR="0043612E" w:rsidRDefault="00CA3AD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D5F7CE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43612E" w14:paraId="65D9832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14C3A8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A2B841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83869B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CFBEDA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43612E" w14:paraId="0108D75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89D785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1DED6C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2A157C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871A4D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43612E" w14:paraId="030129F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38DBA6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4F4300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CA382E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DA2D1B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43612E" w14:paraId="7A89B6F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B3DBAB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F2164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B0C3E2" w14:textId="77777777" w:rsidR="0043612E" w:rsidRDefault="00CA3AD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5784AD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43612E" w14:paraId="639DF89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3C0A14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5B6287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DFB6E6" w14:textId="77777777" w:rsidR="0043612E" w:rsidRDefault="00CA3AD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7877EF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43612E" w14:paraId="5BCE8AB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57BBB6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C907B0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38CB39" w14:textId="77777777" w:rsidR="0043612E" w:rsidRDefault="00CA3AD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D90CD9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43612E" w14:paraId="2E9CE03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AC7CEE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4176E5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7B377C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0C7979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43612E" w14:paraId="3BDCEF8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53505D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ECF36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A012C7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FD0CB3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43612E" w14:paraId="695FDC2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DE6A09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969A22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A3F368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BD8339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43612E" w14:paraId="6DBB23D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D91B9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1C199B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F4060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258063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43612E" w14:paraId="7D7B0DD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59D833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7FD42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4BB9EC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2870C4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43612E" w14:paraId="56BA841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E7D51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AA7DA5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A2E81A" w14:textId="77777777" w:rsidR="0043612E" w:rsidRDefault="00CA3AD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AEFA05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43612E" w14:paraId="156A331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69F38B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B0F424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92B7FB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A90D25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43612E" w14:paraId="1AD385A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379DE1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07903" w14:textId="77777777" w:rsidR="0043612E" w:rsidRDefault="00CA3AD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1F2B61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CFE010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43612E" w14:paraId="646AB61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BB2837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02A9F0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3E1B81" w14:textId="77777777" w:rsidR="0043612E" w:rsidRDefault="0043612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B1EA00" w14:textId="77777777" w:rsidR="0043612E" w:rsidRDefault="0043612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6CD7D9F5" w14:textId="77777777" w:rsidR="00000000" w:rsidRDefault="00CA3AD3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2FD16ACA" w14:textId="77777777" w:rsidR="0043612E" w:rsidRDefault="00CA3AD3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0FFA98AF" w14:textId="77777777" w:rsidR="0043612E" w:rsidRDefault="0043612E">
      <w:pPr>
        <w:jc w:val="right"/>
        <w:rPr>
          <w:rFonts w:ascii="Times New Roman" w:hAnsi="Times New Roman"/>
          <w:color w:val="000000"/>
        </w:rPr>
      </w:pPr>
    </w:p>
    <w:p w14:paraId="1BC02820" w14:textId="77777777" w:rsidR="0043612E" w:rsidRDefault="00CA3AD3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35D01018" w14:textId="77777777" w:rsidR="0043612E" w:rsidRDefault="0043612E">
      <w:pPr>
        <w:jc w:val="center"/>
        <w:rPr>
          <w:rFonts w:ascii="Times New Roman" w:hAnsi="Times New Roman"/>
          <w:color w:val="000000"/>
          <w:sz w:val="20"/>
        </w:rPr>
      </w:pPr>
    </w:p>
    <w:p w14:paraId="0A06329A" w14:textId="77777777" w:rsidR="0043612E" w:rsidRDefault="00CA3AD3">
      <w:r>
        <w:rPr>
          <w:noProof/>
        </w:rPr>
        <w:drawing>
          <wp:inline distT="0" distB="0" distL="0" distR="0" wp14:anchorId="70A64A9C" wp14:editId="36893D8E">
            <wp:extent cx="3248021" cy="2438403"/>
            <wp:effectExtent l="4759" t="14291" r="14288" b="14288"/>
            <wp:docPr id="1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0B463B" wp14:editId="2D921083">
            <wp:extent cx="3248021" cy="2438403"/>
            <wp:effectExtent l="0" t="0" r="0" b="0"/>
            <wp:docPr id="2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904B94" wp14:editId="55B04C60">
            <wp:extent cx="3248021" cy="2438403"/>
            <wp:effectExtent l="0" t="0" r="0" b="0"/>
            <wp:docPr id="3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6ED005" wp14:editId="212F4528">
            <wp:extent cx="3248021" cy="2438403"/>
            <wp:effectExtent l="0" t="0" r="0" b="0"/>
            <wp:docPr id="4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7CD43E" wp14:editId="28E717A8">
            <wp:extent cx="3248021" cy="2438403"/>
            <wp:effectExtent l="0" t="0" r="0" b="0"/>
            <wp:docPr id="5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83464C" wp14:editId="7B2CA946">
            <wp:extent cx="3248021" cy="2438403"/>
            <wp:effectExtent l="0" t="0" r="0" b="0"/>
            <wp:docPr id="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66D032" wp14:editId="324E126A">
            <wp:extent cx="3248021" cy="2438403"/>
            <wp:effectExtent l="0" t="0" r="0" b="0"/>
            <wp:docPr id="7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2536E9" wp14:editId="46B870A5">
            <wp:extent cx="3248021" cy="2438403"/>
            <wp:effectExtent l="0" t="0" r="0" b="0"/>
            <wp:docPr id="8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CC64847" wp14:editId="4DCF9991">
            <wp:extent cx="3248021" cy="2438403"/>
            <wp:effectExtent l="0" t="0" r="0" b="0"/>
            <wp:docPr id="9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ACFF52B" w14:textId="77777777" w:rsidR="0043612E" w:rsidRDefault="0043612E"/>
    <w:p w14:paraId="06FD4772" w14:textId="77777777" w:rsidR="0043612E" w:rsidRDefault="00CA3AD3">
      <w:pPr>
        <w:rPr>
          <w:sz w:val="20"/>
        </w:rPr>
      </w:pPr>
      <w:r>
        <w:rPr>
          <w:sz w:val="20"/>
        </w:rPr>
        <w:t>Piezīmes:</w:t>
      </w:r>
    </w:p>
    <w:p w14:paraId="3DAA8534" w14:textId="77777777" w:rsidR="0043612E" w:rsidRDefault="0043612E">
      <w:pPr>
        <w:pStyle w:val="ListParagraph"/>
        <w:rPr>
          <w:sz w:val="20"/>
        </w:rPr>
      </w:pPr>
    </w:p>
    <w:p w14:paraId="51C4FCD9" w14:textId="77777777" w:rsidR="0043612E" w:rsidRDefault="0043612E">
      <w:pPr>
        <w:pStyle w:val="ListParagraph"/>
        <w:rPr>
          <w:sz w:val="20"/>
        </w:rPr>
      </w:pPr>
    </w:p>
    <w:p w14:paraId="0D24EC53" w14:textId="77777777" w:rsidR="0043612E" w:rsidRDefault="0043612E">
      <w:pPr>
        <w:pStyle w:val="ListParagraph"/>
        <w:rPr>
          <w:sz w:val="20"/>
        </w:rPr>
      </w:pPr>
    </w:p>
    <w:p w14:paraId="5C8AD74F" w14:textId="77777777" w:rsidR="0043612E" w:rsidRDefault="0043612E">
      <w:pPr>
        <w:pStyle w:val="ListParagraph"/>
        <w:rPr>
          <w:sz w:val="20"/>
        </w:rPr>
      </w:pPr>
    </w:p>
    <w:p w14:paraId="5572E384" w14:textId="77777777" w:rsidR="0043612E" w:rsidRDefault="0043612E">
      <w:pPr>
        <w:pStyle w:val="ListParagraph"/>
        <w:rPr>
          <w:sz w:val="20"/>
        </w:rPr>
      </w:pPr>
    </w:p>
    <w:p w14:paraId="338F156C" w14:textId="77777777" w:rsidR="0043612E" w:rsidRDefault="00CA3AD3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13359B3E" w14:textId="77777777" w:rsidR="0043612E" w:rsidRDefault="00CA3AD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0A91462F" w14:textId="77777777" w:rsidR="0043612E" w:rsidRDefault="0043612E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43612E" w14:paraId="5A0B3A2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3E3672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BB5DD3" w14:textId="77777777" w:rsidR="0043612E" w:rsidRDefault="00CA3AD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20’200.00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tūkstoši divi simti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43612E" w14:paraId="41A43BC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C2B41E" w14:textId="77777777" w:rsidR="0043612E" w:rsidRDefault="0043612E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84EDD0" w14:textId="77777777" w:rsidR="0043612E" w:rsidRDefault="0043612E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43612E" w14:paraId="342884FD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95F478" w14:textId="77777777" w:rsidR="0043612E" w:rsidRDefault="00CA3AD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D07BC2" w14:textId="77777777" w:rsidR="0043612E" w:rsidRDefault="00CA3AD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16’694.00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seši simti deviņdesmit četri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1182AAA4" w14:textId="77777777" w:rsidR="0043612E" w:rsidRDefault="0043612E">
      <w:pPr>
        <w:rPr>
          <w:rFonts w:ascii="Times New Roman" w:hAnsi="Times New Roman"/>
          <w:color w:val="000000"/>
          <w:sz w:val="20"/>
        </w:rPr>
      </w:pPr>
    </w:p>
    <w:p w14:paraId="5CD9090D" w14:textId="77777777" w:rsidR="0043612E" w:rsidRDefault="00CA3AD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0D3D2FC3" w14:textId="77777777" w:rsidR="0043612E" w:rsidRDefault="0043612E">
      <w:pPr>
        <w:jc w:val="both"/>
        <w:rPr>
          <w:rFonts w:ascii="Times New Roman" w:hAnsi="Times New Roman"/>
          <w:color w:val="000000"/>
          <w:sz w:val="20"/>
        </w:rPr>
      </w:pPr>
    </w:p>
    <w:p w14:paraId="7F5DFEDD" w14:textId="77777777" w:rsidR="0043612E" w:rsidRDefault="00CA3AD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</w:t>
      </w:r>
      <w:r>
        <w:rPr>
          <w:rFonts w:ascii="Times New Roman" w:hAnsi="Times New Roman"/>
          <w:color w:val="000000"/>
          <w:sz w:val="20"/>
        </w:rPr>
        <w:t>mu.</w:t>
      </w:r>
    </w:p>
    <w:p w14:paraId="540758DF" w14:textId="77777777" w:rsidR="0043612E" w:rsidRDefault="0043612E">
      <w:pPr>
        <w:jc w:val="both"/>
        <w:rPr>
          <w:rFonts w:ascii="Times New Roman" w:hAnsi="Times New Roman"/>
          <w:color w:val="000000"/>
          <w:sz w:val="20"/>
        </w:rPr>
      </w:pPr>
    </w:p>
    <w:p w14:paraId="38E95521" w14:textId="77777777" w:rsidR="0043612E" w:rsidRDefault="00CA3AD3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A739EF7" w14:textId="77777777" w:rsidR="0043612E" w:rsidRDefault="00CA3AD3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43612E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07300C" w14:textId="77777777" w:rsidR="00000000" w:rsidRDefault="00CA3AD3">
      <w:r>
        <w:separator/>
      </w:r>
    </w:p>
  </w:endnote>
  <w:endnote w:type="continuationSeparator" w:id="0">
    <w:p w14:paraId="5E3A0113" w14:textId="77777777" w:rsidR="00000000" w:rsidRDefault="00CA3A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433E59" w14:textId="77777777" w:rsidR="00000000" w:rsidRDefault="00CA3AD3">
      <w:r>
        <w:rPr>
          <w:color w:val="000000"/>
        </w:rPr>
        <w:separator/>
      </w:r>
    </w:p>
  </w:footnote>
  <w:footnote w:type="continuationSeparator" w:id="0">
    <w:p w14:paraId="1E29971F" w14:textId="77777777" w:rsidR="00000000" w:rsidRDefault="00CA3A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43612E"/>
    <w:rsid w:val="0043612E"/>
    <w:rsid w:val="00CA3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BD258D"/>
  <w15:docId w15:val="{9952EAB8-7B9B-41EE-9FE0-D165EE7C5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1757</Words>
  <Characters>1003</Characters>
  <Application>Microsoft Office Word</Application>
  <DocSecurity>0</DocSecurity>
  <Lines>8</Lines>
  <Paragraphs>5</Paragraphs>
  <ScaleCrop>false</ScaleCrop>
  <Company/>
  <LinksUpToDate>false</LinksUpToDate>
  <CharactersWithSpaces>2755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2023-09-18T06:20:00Z</dcterms:created>
  <dcterms:modified xsi:type="dcterms:W3CDTF">2023-09-18T06:20:00Z</dcterms:modified>
</cp:coreProperties>
</file>