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4FEB5CF" w14:textId="77777777" w:rsidR="00A1087F" w:rsidRDefault="00A1087F">
      <w:pPr>
        <w:jc w:val="center"/>
        <w:rPr>
          <w:rFonts w:ascii="Times New Roman" w:hAnsi="Times New Roman"/>
        </w:rPr>
      </w:pPr>
    </w:p>
    <w:p w14:paraId="1A919FF7" w14:textId="77777777" w:rsidR="00A1087F" w:rsidRDefault="00991B6E">
      <w:pPr>
        <w:jc w:val="center"/>
        <w:rPr>
          <w:rFonts w:ascii="Times New Roman" w:hAnsi="Times New Roman"/>
          <w:b/>
          <w:color w:val="000000"/>
          <w:sz w:val="26"/>
          <w:szCs w:val="26"/>
        </w:rPr>
      </w:pPr>
      <w:r>
        <w:rPr>
          <w:rFonts w:ascii="Times New Roman" w:hAnsi="Times New Roman"/>
          <w:b/>
          <w:color w:val="000000"/>
          <w:sz w:val="26"/>
          <w:szCs w:val="26"/>
        </w:rPr>
        <w:t>Transportlīdzekļa novērtēšanas akts Nr. 104</w:t>
      </w:r>
    </w:p>
    <w:p w14:paraId="5FB2916F" w14:textId="77777777" w:rsidR="00A1087F" w:rsidRDefault="00A1087F">
      <w:pPr>
        <w:rPr>
          <w:rFonts w:ascii="Times New Roman" w:hAnsi="Times New Roman"/>
          <w:color w:val="000000"/>
        </w:rPr>
      </w:pPr>
    </w:p>
    <w:p w14:paraId="60822CD5" w14:textId="77777777" w:rsidR="00A1087F" w:rsidRDefault="00991B6E">
      <w:pPr>
        <w:jc w:val="both"/>
        <w:rPr>
          <w:rFonts w:ascii="Times New Roman" w:hAnsi="Times New Roman"/>
          <w:color w:val="000000"/>
        </w:rPr>
      </w:pPr>
      <w:r>
        <w:rPr>
          <w:rFonts w:ascii="Times New Roman" w:hAnsi="Times New Roman"/>
          <w:color w:val="000000"/>
        </w:rPr>
        <w:t>Rīgā,</w:t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  <w:t>2022.g.11.maijs</w:t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</w:p>
    <w:tbl>
      <w:tblPr>
        <w:tblW w:w="9137" w:type="dxa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289"/>
        <w:gridCol w:w="3026"/>
        <w:gridCol w:w="1158"/>
        <w:gridCol w:w="3664"/>
      </w:tblGrid>
      <w:tr w:rsidR="00A1087F" w14:paraId="06201F9B" w14:textId="77777777">
        <w:tblPrEx>
          <w:tblCellMar>
            <w:top w:w="0" w:type="dxa"/>
            <w:bottom w:w="0" w:type="dxa"/>
          </w:tblCellMar>
        </w:tblPrEx>
        <w:trPr>
          <w:trHeight w:val="283"/>
        </w:trPr>
        <w:tc>
          <w:tcPr>
            <w:tcW w:w="1289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CFEDB97" w14:textId="77777777" w:rsidR="00A1087F" w:rsidRDefault="00991B6E"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>Pasūtītājs</w:t>
            </w:r>
            <w:r>
              <w:rPr>
                <w:rFonts w:ascii="Times New Roman" w:hAnsi="Times New Roman"/>
                <w:color w:val="000000"/>
                <w:sz w:val="22"/>
                <w:szCs w:val="22"/>
              </w:rPr>
              <w:t xml:space="preserve">: </w:t>
            </w:r>
          </w:p>
        </w:tc>
        <w:tc>
          <w:tcPr>
            <w:tcW w:w="3026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83B257E" w14:textId="77777777" w:rsidR="00A1087F" w:rsidRDefault="00991B6E">
            <w:r>
              <w:rPr>
                <w:rFonts w:ascii="Times New Roman" w:hAnsi="Times New Roman"/>
                <w:sz w:val="20"/>
              </w:rPr>
              <w:t>Rīgas pašvaldības sabiedrība ar ierobežotu atbildību “Rīgas satiksme”</w:t>
            </w:r>
          </w:p>
        </w:tc>
        <w:tc>
          <w:tcPr>
            <w:tcW w:w="1158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01A3381" w14:textId="77777777" w:rsidR="00A1087F" w:rsidRDefault="00991B6E"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>Izpildītājs</w:t>
            </w:r>
            <w:r>
              <w:rPr>
                <w:rFonts w:ascii="Times New Roman" w:hAnsi="Times New Roman"/>
                <w:color w:val="000000"/>
                <w:sz w:val="22"/>
                <w:szCs w:val="22"/>
              </w:rPr>
              <w:t xml:space="preserve">: </w:t>
            </w:r>
          </w:p>
        </w:tc>
        <w:tc>
          <w:tcPr>
            <w:tcW w:w="3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836C8CF" w14:textId="77777777" w:rsidR="00A1087F" w:rsidRDefault="00991B6E">
            <w:pPr>
              <w:rPr>
                <w:rFonts w:ascii="Times New Roman" w:hAnsi="Times New Roman"/>
                <w:color w:val="000000"/>
                <w:szCs w:val="22"/>
              </w:rPr>
            </w:pPr>
            <w:proofErr w:type="spellStart"/>
            <w:r>
              <w:rPr>
                <w:rFonts w:ascii="Times New Roman" w:hAnsi="Times New Roman"/>
                <w:color w:val="000000"/>
                <w:szCs w:val="22"/>
              </w:rPr>
              <w:t>Sia</w:t>
            </w:r>
            <w:proofErr w:type="spellEnd"/>
            <w:r>
              <w:rPr>
                <w:rFonts w:ascii="Times New Roman" w:hAnsi="Times New Roman"/>
                <w:color w:val="000000"/>
                <w:szCs w:val="22"/>
              </w:rPr>
              <w:t>’’AZ Eksperts’’</w:t>
            </w:r>
          </w:p>
          <w:p w14:paraId="28C28B3C" w14:textId="77777777" w:rsidR="00A1087F" w:rsidRDefault="00A1087F">
            <w:pPr>
              <w:rPr>
                <w:rFonts w:ascii="Times New Roman" w:hAnsi="Times New Roman"/>
                <w:color w:val="000000"/>
                <w:szCs w:val="22"/>
              </w:rPr>
            </w:pPr>
          </w:p>
          <w:p w14:paraId="4A645510" w14:textId="77777777" w:rsidR="00A1087F" w:rsidRDefault="00A1087F">
            <w:pPr>
              <w:rPr>
                <w:rFonts w:ascii="Times New Roman" w:hAnsi="Times New Roman"/>
                <w:color w:val="000000"/>
                <w:szCs w:val="22"/>
              </w:rPr>
            </w:pPr>
          </w:p>
        </w:tc>
      </w:tr>
      <w:tr w:rsidR="00A1087F" w14:paraId="4404EAA9" w14:textId="77777777">
        <w:tblPrEx>
          <w:tblCellMar>
            <w:top w:w="0" w:type="dxa"/>
            <w:bottom w:w="0" w:type="dxa"/>
          </w:tblCellMar>
        </w:tblPrEx>
        <w:trPr>
          <w:trHeight w:val="271"/>
        </w:trPr>
        <w:tc>
          <w:tcPr>
            <w:tcW w:w="1289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9693A27" w14:textId="77777777" w:rsidR="00A1087F" w:rsidRDefault="00991B6E"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>Reģ.nr</w:t>
            </w:r>
            <w:r>
              <w:rPr>
                <w:rFonts w:ascii="Times New Roman" w:hAnsi="Times New Roman"/>
                <w:color w:val="000000"/>
                <w:sz w:val="22"/>
                <w:szCs w:val="22"/>
              </w:rPr>
              <w:t>.:</w:t>
            </w:r>
          </w:p>
        </w:tc>
        <w:tc>
          <w:tcPr>
            <w:tcW w:w="3026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4E8B086" w14:textId="77777777" w:rsidR="00A1087F" w:rsidRDefault="00991B6E">
            <w:r>
              <w:rPr>
                <w:rFonts w:ascii="Times New Roman" w:hAnsi="Times New Roman"/>
                <w:sz w:val="20"/>
              </w:rPr>
              <w:t>40003619950</w:t>
            </w:r>
          </w:p>
        </w:tc>
        <w:tc>
          <w:tcPr>
            <w:tcW w:w="1158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DC8F407" w14:textId="77777777" w:rsidR="00A1087F" w:rsidRDefault="00991B6E">
            <w:proofErr w:type="spellStart"/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>Reģ</w:t>
            </w:r>
            <w:proofErr w:type="spellEnd"/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>. Nr</w:t>
            </w:r>
            <w:r>
              <w:rPr>
                <w:rFonts w:ascii="Times New Roman" w:hAnsi="Times New Roman"/>
                <w:color w:val="000000"/>
                <w:sz w:val="22"/>
                <w:szCs w:val="22"/>
              </w:rPr>
              <w:t>.:</w:t>
            </w:r>
          </w:p>
        </w:tc>
        <w:tc>
          <w:tcPr>
            <w:tcW w:w="3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1466106" w14:textId="77777777" w:rsidR="00A1087F" w:rsidRDefault="00991B6E">
            <w:pPr>
              <w:rPr>
                <w:rFonts w:ascii="Times New Roman" w:hAnsi="Times New Roman"/>
                <w:color w:val="000000"/>
                <w:szCs w:val="22"/>
              </w:rPr>
            </w:pPr>
            <w:r>
              <w:rPr>
                <w:rFonts w:ascii="Times New Roman" w:hAnsi="Times New Roman"/>
                <w:color w:val="000000"/>
                <w:szCs w:val="22"/>
              </w:rPr>
              <w:t>40003596145</w:t>
            </w:r>
          </w:p>
        </w:tc>
      </w:tr>
      <w:tr w:rsidR="00A1087F" w14:paraId="71EFDB99" w14:textId="77777777">
        <w:tblPrEx>
          <w:tblCellMar>
            <w:top w:w="0" w:type="dxa"/>
            <w:bottom w:w="0" w:type="dxa"/>
          </w:tblCellMar>
        </w:tblPrEx>
        <w:trPr>
          <w:trHeight w:val="566"/>
        </w:trPr>
        <w:tc>
          <w:tcPr>
            <w:tcW w:w="1289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BAB3A2D" w14:textId="77777777" w:rsidR="00A1087F" w:rsidRDefault="00991B6E"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 xml:space="preserve">Adrese: </w:t>
            </w:r>
          </w:p>
        </w:tc>
        <w:tc>
          <w:tcPr>
            <w:tcW w:w="3026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2E38F96" w14:textId="77777777" w:rsidR="00A1087F" w:rsidRDefault="00991B6E">
            <w:pPr>
              <w:jc w:val="both"/>
              <w:rPr>
                <w:rFonts w:ascii="Times New Roman" w:hAnsi="Times New Roman"/>
                <w:bCs/>
                <w:sz w:val="20"/>
                <w:lang w:eastAsia="ar-SA"/>
              </w:rPr>
            </w:pPr>
            <w:r>
              <w:rPr>
                <w:rFonts w:ascii="Times New Roman" w:hAnsi="Times New Roman"/>
                <w:bCs/>
                <w:sz w:val="20"/>
                <w:lang w:eastAsia="ar-SA"/>
              </w:rPr>
              <w:t>juridiskā adrese: Kleistu iela 28, Rīga, LV-1067</w:t>
            </w:r>
          </w:p>
          <w:p w14:paraId="2F085305" w14:textId="77777777" w:rsidR="00A1087F" w:rsidRDefault="00991B6E">
            <w:pPr>
              <w:jc w:val="both"/>
              <w:rPr>
                <w:rFonts w:ascii="Times New Roman" w:hAnsi="Times New Roman"/>
                <w:bCs/>
                <w:sz w:val="20"/>
                <w:lang w:eastAsia="ar-SA"/>
              </w:rPr>
            </w:pPr>
            <w:r>
              <w:rPr>
                <w:rFonts w:ascii="Times New Roman" w:hAnsi="Times New Roman"/>
                <w:bCs/>
                <w:sz w:val="20"/>
                <w:lang w:eastAsia="ar-SA"/>
              </w:rPr>
              <w:t>biroja adrese: Vestienas iela 35, Rīga LV-1035</w:t>
            </w:r>
          </w:p>
          <w:p w14:paraId="6D65C560" w14:textId="77777777" w:rsidR="00A1087F" w:rsidRDefault="00A1087F">
            <w:pPr>
              <w:pStyle w:val="HTMLAddress"/>
              <w:rPr>
                <w:i w:val="0"/>
                <w:color w:val="000000"/>
              </w:rPr>
            </w:pPr>
          </w:p>
        </w:tc>
        <w:tc>
          <w:tcPr>
            <w:tcW w:w="1158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451D68D" w14:textId="77777777" w:rsidR="00A1087F" w:rsidRDefault="00991B6E"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 xml:space="preserve">Adrese: </w:t>
            </w:r>
          </w:p>
        </w:tc>
        <w:tc>
          <w:tcPr>
            <w:tcW w:w="3664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2A0E7F9" w14:textId="77777777" w:rsidR="00A1087F" w:rsidRDefault="00991B6E">
            <w:pPr>
              <w:rPr>
                <w:rFonts w:ascii="Times New Roman" w:hAnsi="Times New Roman"/>
                <w:i/>
                <w:color w:val="000000"/>
                <w:szCs w:val="22"/>
              </w:rPr>
            </w:pPr>
            <w:r>
              <w:rPr>
                <w:rFonts w:ascii="Times New Roman" w:hAnsi="Times New Roman"/>
                <w:i/>
                <w:color w:val="000000"/>
                <w:szCs w:val="22"/>
              </w:rPr>
              <w:t>Ķengaraga iela 1 Rīga.</w:t>
            </w:r>
          </w:p>
        </w:tc>
      </w:tr>
    </w:tbl>
    <w:p w14:paraId="19C879DE" w14:textId="77777777" w:rsidR="00A1087F" w:rsidRDefault="00991B6E">
      <w:r>
        <w:rPr>
          <w:rFonts w:ascii="Times New Roman" w:hAnsi="Times New Roman"/>
          <w:i/>
          <w:color w:val="000000"/>
        </w:rPr>
        <w:t>Vērtēšanas mērķis:</w:t>
      </w:r>
      <w:r>
        <w:rPr>
          <w:rFonts w:ascii="Times New Roman" w:hAnsi="Times New Roman"/>
          <w:color w:val="000000"/>
        </w:rPr>
        <w:t xml:space="preserve"> Tirgus vērtības noteikšana</w:t>
      </w:r>
    </w:p>
    <w:p w14:paraId="3AF7F8D0" w14:textId="77777777" w:rsidR="00A1087F" w:rsidRDefault="00991B6E">
      <w:pPr>
        <w:ind w:right="38"/>
        <w:jc w:val="both"/>
        <w:rPr>
          <w:rFonts w:ascii="Times New Roman" w:hAnsi="Times New Roman"/>
          <w:color w:val="000000"/>
        </w:rPr>
      </w:pPr>
      <w:r>
        <w:rPr>
          <w:rFonts w:ascii="Times New Roman" w:hAnsi="Times New Roman"/>
          <w:color w:val="000000"/>
        </w:rPr>
        <w:t xml:space="preserve">Transportlīdzekļa novērtējums veikts, </w:t>
      </w:r>
      <w:r>
        <w:rPr>
          <w:rFonts w:ascii="Times New Roman" w:hAnsi="Times New Roman"/>
          <w:color w:val="000000"/>
        </w:rPr>
        <w:t>pamatojoties uz tirgus vērtības analīzi, transportlīdzekļa likviditāti uz novērtēšanas brīdi un reālo tirgus situāciju Latvijas Republikā. Apsekošanas brīdī tiek novērtēts transportlīdzekļa tehniskais stāvoklis un vizuālie defekti. Vērtējot pieņemts, ka na</w:t>
      </w:r>
      <w:r>
        <w:rPr>
          <w:rFonts w:ascii="Times New Roman" w:hAnsi="Times New Roman"/>
          <w:color w:val="000000"/>
        </w:rPr>
        <w:t>v īpašu apstākļu, kas pazemina transportlīdzekļa vērtību un varētu tikt atklāti ar speciālām inženiertehniskās izpētes metodēm.</w:t>
      </w:r>
    </w:p>
    <w:p w14:paraId="5611221F" w14:textId="77777777" w:rsidR="00A1087F" w:rsidRDefault="00991B6E">
      <w:pPr>
        <w:rPr>
          <w:rFonts w:ascii="Times New Roman" w:hAnsi="Times New Roman"/>
          <w:color w:val="000000"/>
          <w:sz w:val="20"/>
        </w:rPr>
      </w:pPr>
      <w:r>
        <w:rPr>
          <w:rFonts w:ascii="Times New Roman" w:hAnsi="Times New Roman"/>
          <w:color w:val="000000"/>
          <w:sz w:val="20"/>
        </w:rPr>
        <w:t xml:space="preserve"> </w:t>
      </w:r>
    </w:p>
    <w:p w14:paraId="6A56E1F1" w14:textId="77777777" w:rsidR="00A1087F" w:rsidRDefault="00991B6E">
      <w:pPr>
        <w:jc w:val="center"/>
        <w:rPr>
          <w:rFonts w:ascii="Times New Roman" w:hAnsi="Times New Roman"/>
          <w:b/>
          <w:i/>
          <w:color w:val="000000"/>
          <w:sz w:val="20"/>
        </w:rPr>
      </w:pPr>
      <w:r>
        <w:rPr>
          <w:rFonts w:ascii="Times New Roman" w:hAnsi="Times New Roman"/>
          <w:b/>
          <w:i/>
          <w:color w:val="000000"/>
          <w:sz w:val="20"/>
        </w:rPr>
        <w:t>Vērtējamais objekts</w:t>
      </w:r>
    </w:p>
    <w:p w14:paraId="2226BCDC" w14:textId="77777777" w:rsidR="00000000" w:rsidRDefault="00991B6E">
      <w:pPr>
        <w:sectPr w:rsidR="00000000">
          <w:pgSz w:w="11906" w:h="16838"/>
          <w:pgMar w:top="1134" w:right="1134" w:bottom="1134" w:left="1701" w:header="720" w:footer="720" w:gutter="0"/>
          <w:cols w:space="720"/>
          <w:titlePg/>
        </w:sectPr>
      </w:pPr>
    </w:p>
    <w:tbl>
      <w:tblPr>
        <w:tblW w:w="4788" w:type="dxa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377"/>
        <w:gridCol w:w="2026"/>
        <w:gridCol w:w="346"/>
        <w:gridCol w:w="2039"/>
      </w:tblGrid>
      <w:tr w:rsidR="00A1087F" w14:paraId="10F84878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3280363" w14:textId="77777777" w:rsidR="00A1087F" w:rsidRDefault="00A1087F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116C108" w14:textId="77777777" w:rsidR="00A1087F" w:rsidRDefault="00A1087F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</w:tr>
      <w:tr w:rsidR="00A1087F" w14:paraId="1E8F215C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000E11D" w14:textId="77777777" w:rsidR="00A1087F" w:rsidRDefault="00991B6E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PNA akta Nr.: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CC8CDE1" w14:textId="77777777" w:rsidR="00A1087F" w:rsidRDefault="00991B6E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104</w:t>
            </w:r>
          </w:p>
        </w:tc>
      </w:tr>
      <w:tr w:rsidR="00A1087F" w14:paraId="41D74E35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3FF7A1F" w14:textId="77777777" w:rsidR="00A1087F" w:rsidRDefault="00991B6E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Transportl</w:t>
            </w:r>
            <w:proofErr w:type="spellEnd"/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. apskates vieta: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AFCDDD7" w14:textId="77777777" w:rsidR="00A1087F" w:rsidRDefault="00991B6E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Ganību dambis 37 Rīga</w:t>
            </w:r>
          </w:p>
        </w:tc>
      </w:tr>
      <w:tr w:rsidR="00A1087F" w14:paraId="7B37CFEE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BE01D91" w14:textId="77777777" w:rsidR="00A1087F" w:rsidRDefault="00991B6E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Transportl</w:t>
            </w:r>
            <w:proofErr w:type="spellEnd"/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. valdītājs: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FDB4D78" w14:textId="77777777" w:rsidR="00A1087F" w:rsidRDefault="00991B6E">
            <w:r>
              <w:rPr>
                <w:rFonts w:ascii="Times New Roman" w:hAnsi="Times New Roman"/>
                <w:sz w:val="20"/>
              </w:rPr>
              <w:t>Rīgas pašvaldības sabiedrība ar ierobežotu atbildību “Rīgas satiksme”</w:t>
            </w:r>
          </w:p>
        </w:tc>
      </w:tr>
      <w:tr w:rsidR="00A1087F" w14:paraId="7303FF90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730C769" w14:textId="77777777" w:rsidR="00A1087F" w:rsidRDefault="00991B6E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Valsts reģistrācijas Nr.: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55EDAFE" w14:textId="77777777" w:rsidR="00A1087F" w:rsidRDefault="00991B6E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16111</w:t>
            </w:r>
          </w:p>
        </w:tc>
      </w:tr>
      <w:tr w:rsidR="00A1087F" w14:paraId="6A8EF2DB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B70277A" w14:textId="77777777" w:rsidR="00A1087F" w:rsidRDefault="00991B6E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Modelis, marka: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8A77061" w14:textId="77777777" w:rsidR="00A1087F" w:rsidRDefault="00991B6E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GST-18</w:t>
            </w:r>
          </w:p>
        </w:tc>
      </w:tr>
      <w:tr w:rsidR="00A1087F" w14:paraId="512D83CD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907AF8D" w14:textId="77777777" w:rsidR="00A1087F" w:rsidRDefault="00991B6E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Izlaiduma gads: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6E66E98" w14:textId="77777777" w:rsidR="00A1087F" w:rsidRDefault="00991B6E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2004</w:t>
            </w:r>
          </w:p>
        </w:tc>
      </w:tr>
      <w:tr w:rsidR="00A1087F" w14:paraId="6FD562C8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A262D5B" w14:textId="77777777" w:rsidR="00A1087F" w:rsidRDefault="00991B6E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Motors: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5A6ECC1" w14:textId="77777777" w:rsidR="00A1087F" w:rsidRDefault="00991B6E">
            <w:pPr>
              <w:rPr>
                <w:sz w:val="20"/>
              </w:rPr>
            </w:pPr>
            <w:r>
              <w:rPr>
                <w:sz w:val="20"/>
              </w:rPr>
              <w:t>Elektrība</w:t>
            </w:r>
          </w:p>
        </w:tc>
      </w:tr>
      <w:tr w:rsidR="00A1087F" w14:paraId="02FED0C3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83B751C" w14:textId="77777777" w:rsidR="00A1087F" w:rsidRDefault="00991B6E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Šasijas Nr.: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C08A716" w14:textId="77777777" w:rsidR="00A1087F" w:rsidRDefault="00991B6E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SU93412104BPN1270</w:t>
            </w:r>
          </w:p>
        </w:tc>
      </w:tr>
      <w:tr w:rsidR="00A1087F" w14:paraId="10907E8E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49B6D2F" w14:textId="77777777" w:rsidR="00A1087F" w:rsidRDefault="00991B6E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Nobraukums (km):</w:t>
            </w: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 xml:space="preserve">                      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9B85B39" w14:textId="77777777" w:rsidR="00A1087F" w:rsidRDefault="00991B6E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795’794</w:t>
            </w:r>
          </w:p>
        </w:tc>
      </w:tr>
      <w:tr w:rsidR="00A1087F" w14:paraId="3AB6F968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253C483" w14:textId="77777777" w:rsidR="00A1087F" w:rsidRDefault="00991B6E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Nākošā TA: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2A68E89" w14:textId="77777777" w:rsidR="00A1087F" w:rsidRDefault="00991B6E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03.09.2022</w:t>
            </w:r>
          </w:p>
        </w:tc>
      </w:tr>
      <w:tr w:rsidR="00A1087F" w14:paraId="21ED7684" w14:textId="77777777">
        <w:tblPrEx>
          <w:tblCellMar>
            <w:top w:w="0" w:type="dxa"/>
            <w:bottom w:w="0" w:type="dxa"/>
          </w:tblCellMar>
        </w:tblPrEx>
        <w:trPr>
          <w:trHeight w:val="233"/>
        </w:trPr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88AEA3E" w14:textId="77777777" w:rsidR="00A1087F" w:rsidRDefault="00991B6E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Krāsa: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4490FBC" w14:textId="77777777" w:rsidR="00A1087F" w:rsidRDefault="00991B6E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Zila balta</w:t>
            </w:r>
          </w:p>
        </w:tc>
      </w:tr>
      <w:tr w:rsidR="00A1087F" w14:paraId="0EDDFA31" w14:textId="77777777">
        <w:tblPrEx>
          <w:tblCellMar>
            <w:top w:w="0" w:type="dxa"/>
            <w:bottom w:w="0" w:type="dxa"/>
          </w:tblCellMar>
        </w:tblPrEx>
        <w:trPr>
          <w:trHeight w:val="232"/>
        </w:trPr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DE869EA" w14:textId="77777777" w:rsidR="00A1087F" w:rsidRDefault="00A1087F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834062E" w14:textId="77777777" w:rsidR="00A1087F" w:rsidRDefault="00A1087F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</w:tr>
      <w:tr w:rsidR="00A1087F" w14:paraId="6DC90754" w14:textId="77777777">
        <w:tblPrEx>
          <w:tblCellMar>
            <w:top w:w="0" w:type="dxa"/>
            <w:bottom w:w="0" w:type="dxa"/>
          </w:tblCellMar>
        </w:tblPrEx>
        <w:tc>
          <w:tcPr>
            <w:tcW w:w="4788" w:type="dxa"/>
            <w:gridSpan w:val="4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4D3D75B" w14:textId="77777777" w:rsidR="00A1087F" w:rsidRDefault="00A1087F">
            <w:pPr>
              <w:jc w:val="center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  <w:p w14:paraId="7DF9A8AE" w14:textId="77777777" w:rsidR="00A1087F" w:rsidRDefault="00991B6E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 xml:space="preserve">        Aprīkojums un komplektācija:</w:t>
            </w:r>
          </w:p>
        </w:tc>
      </w:tr>
      <w:tr w:rsidR="00A1087F" w14:paraId="7B974AC8" w14:textId="77777777">
        <w:tblPrEx>
          <w:tblCellMar>
            <w:top w:w="0" w:type="dxa"/>
            <w:bottom w:w="0" w:type="dxa"/>
          </w:tblCellMar>
        </w:tblPrEx>
        <w:trPr>
          <w:trHeight w:val="70"/>
        </w:trPr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42B25EA" w14:textId="77777777" w:rsidR="00A1087F" w:rsidRDefault="00A1087F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65A5A5A" w14:textId="77777777" w:rsidR="00A1087F" w:rsidRDefault="00991B6E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El. paceļami logi 2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348E818" w14:textId="77777777" w:rsidR="00A1087F" w:rsidRDefault="00A1087F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EFC9971" w14:textId="77777777" w:rsidR="00A1087F" w:rsidRDefault="00991B6E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Pilnpiedziņa</w:t>
            </w:r>
          </w:p>
        </w:tc>
      </w:tr>
      <w:tr w:rsidR="00A1087F" w14:paraId="7A1F6608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61CC67A" w14:textId="77777777" w:rsidR="00A1087F" w:rsidRDefault="00A1087F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8F71ED8" w14:textId="77777777" w:rsidR="00A1087F" w:rsidRDefault="00991B6E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El. regulējami sēdekļi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B672D4B" w14:textId="77777777" w:rsidR="00A1087F" w:rsidRDefault="00A1087F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0417481" w14:textId="77777777" w:rsidR="00A1087F" w:rsidRDefault="00991B6E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TV</w:t>
            </w:r>
          </w:p>
        </w:tc>
      </w:tr>
      <w:tr w:rsidR="00A1087F" w14:paraId="4E7F2382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19A33B3" w14:textId="77777777" w:rsidR="00A1087F" w:rsidRDefault="00991B6E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3BE17FE" w14:textId="77777777" w:rsidR="00A1087F" w:rsidRDefault="00991B6E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Apsildāmi spoguļi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EAB4D6F" w14:textId="77777777" w:rsidR="00A1087F" w:rsidRDefault="00A1087F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CC64CDA" w14:textId="77777777" w:rsidR="00A1087F" w:rsidRDefault="00991B6E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Koka apdare</w:t>
            </w:r>
          </w:p>
        </w:tc>
      </w:tr>
      <w:tr w:rsidR="00A1087F" w14:paraId="54299A08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E8203AC" w14:textId="77777777" w:rsidR="00A1087F" w:rsidRDefault="00991B6E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CD3C855" w14:textId="77777777" w:rsidR="00A1087F" w:rsidRDefault="00991B6E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El. regulējami spoguļi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3B93F9E" w14:textId="77777777" w:rsidR="00A1087F" w:rsidRDefault="00A1087F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4CA68F7" w14:textId="77777777" w:rsidR="00A1087F" w:rsidRDefault="00991B6E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 xml:space="preserve">Ādas </w:t>
            </w:r>
            <w:r>
              <w:rPr>
                <w:rFonts w:ascii="Times New Roman" w:hAnsi="Times New Roman"/>
                <w:color w:val="000000"/>
                <w:sz w:val="18"/>
                <w:szCs w:val="18"/>
              </w:rPr>
              <w:t>apdare</w:t>
            </w:r>
          </w:p>
        </w:tc>
      </w:tr>
      <w:tr w:rsidR="00A1087F" w14:paraId="6B393593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B06F7A0" w14:textId="77777777" w:rsidR="00A1087F" w:rsidRDefault="00991B6E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556A358" w14:textId="77777777" w:rsidR="00A1087F" w:rsidRDefault="00991B6E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Apsildāmi sēdekļi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7C54839" w14:textId="77777777" w:rsidR="00A1087F" w:rsidRDefault="00991B6E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670AA11" w14:textId="77777777" w:rsidR="00A1087F" w:rsidRDefault="00991B6E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Info sistēma</w:t>
            </w:r>
          </w:p>
        </w:tc>
      </w:tr>
      <w:tr w:rsidR="00A1087F" w14:paraId="04FA8EFB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CC93BB8" w14:textId="77777777" w:rsidR="00A1087F" w:rsidRDefault="00A1087F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F04CA4D" w14:textId="77777777" w:rsidR="00A1087F" w:rsidRDefault="00991B6E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Sporta sēdekļi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5D1B841" w14:textId="77777777" w:rsidR="00A1087F" w:rsidRDefault="00A1087F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99645A5" w14:textId="77777777" w:rsidR="00A1087F" w:rsidRDefault="00991B6E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Hands-free</w:t>
            </w:r>
            <w:proofErr w:type="spellEnd"/>
          </w:p>
        </w:tc>
      </w:tr>
      <w:tr w:rsidR="00A1087F" w14:paraId="061B5464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B4BE3F7" w14:textId="77777777" w:rsidR="00A1087F" w:rsidRDefault="00A1087F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97537B9" w14:textId="77777777" w:rsidR="00A1087F" w:rsidRDefault="00991B6E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Klimatkontrole</w:t>
            </w:r>
            <w:proofErr w:type="spellEnd"/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0E78881" w14:textId="77777777" w:rsidR="00A1087F" w:rsidRDefault="00A1087F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D6C7D9A" w14:textId="77777777" w:rsidR="00A1087F" w:rsidRDefault="00991B6E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Jumta sliedes</w:t>
            </w:r>
          </w:p>
        </w:tc>
      </w:tr>
      <w:tr w:rsidR="00A1087F" w14:paraId="113C8C15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18132D4" w14:textId="77777777" w:rsidR="00A1087F" w:rsidRDefault="00A1087F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487D931" w14:textId="77777777" w:rsidR="00A1087F" w:rsidRDefault="00991B6E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Kruīzkontrole</w:t>
            </w:r>
            <w:proofErr w:type="spellEnd"/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AA3EF09" w14:textId="77777777" w:rsidR="00A1087F" w:rsidRDefault="00A1087F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E161BFC" w14:textId="77777777" w:rsidR="00A1087F" w:rsidRDefault="00991B6E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Piekabes āķis</w:t>
            </w:r>
          </w:p>
        </w:tc>
      </w:tr>
      <w:tr w:rsidR="00A1087F" w14:paraId="212A6DF4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AD6CCEE" w14:textId="77777777" w:rsidR="00A1087F" w:rsidRDefault="00991B6E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D80B55A" w14:textId="77777777" w:rsidR="00A1087F" w:rsidRDefault="00991B6E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Kondicionieris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DBA374E" w14:textId="77777777" w:rsidR="00A1087F" w:rsidRDefault="00991B6E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BE87DAE" w14:textId="77777777" w:rsidR="00A1087F" w:rsidRDefault="00991B6E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Tonēti stikli</w:t>
            </w:r>
          </w:p>
        </w:tc>
      </w:tr>
      <w:tr w:rsidR="00A1087F" w14:paraId="13D11A5F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3C8F949" w14:textId="77777777" w:rsidR="00A1087F" w:rsidRDefault="00A1087F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1068F3" w14:textId="77777777" w:rsidR="00A1087F" w:rsidRDefault="00991B6E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Xenon</w:t>
            </w:r>
            <w:proofErr w:type="spellEnd"/>
            <w:r>
              <w:rPr>
                <w:rFonts w:ascii="Times New Roman" w:hAnsi="Times New Roman"/>
                <w:color w:val="000000"/>
                <w:sz w:val="18"/>
                <w:szCs w:val="18"/>
              </w:rPr>
              <w:t xml:space="preserve"> gaismas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096D679" w14:textId="77777777" w:rsidR="00A1087F" w:rsidRDefault="00991B6E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5AE892C" w14:textId="77777777" w:rsidR="00A1087F" w:rsidRDefault="00991B6E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Autonom</w:t>
            </w:r>
            <w:proofErr w:type="spellEnd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. apsilde</w:t>
            </w:r>
          </w:p>
        </w:tc>
      </w:tr>
      <w:tr w:rsidR="00A1087F" w14:paraId="6F755026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7ED776F" w14:textId="77777777" w:rsidR="00A1087F" w:rsidRDefault="00A1087F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C0BCB90" w14:textId="77777777" w:rsidR="00A1087F" w:rsidRDefault="00991B6E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A M ātrumkārba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B8D2CB3" w14:textId="77777777" w:rsidR="00A1087F" w:rsidRDefault="00991B6E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1F8C39D" w14:textId="77777777" w:rsidR="00A1087F" w:rsidRDefault="00991B6E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ABS</w:t>
            </w:r>
          </w:p>
        </w:tc>
      </w:tr>
      <w:tr w:rsidR="00A1087F" w14:paraId="2AF520ED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290B439" w14:textId="77777777" w:rsidR="00A1087F" w:rsidRDefault="00991B6E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45EB046" w14:textId="77777777" w:rsidR="00A1087F" w:rsidRDefault="00991B6E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Stereo iekārta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F9D1E6F" w14:textId="77777777" w:rsidR="00A1087F" w:rsidRDefault="00A1087F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9A57138" w14:textId="77777777" w:rsidR="00A1087F" w:rsidRDefault="00991B6E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AirBag</w:t>
            </w:r>
            <w:proofErr w:type="spellEnd"/>
          </w:p>
        </w:tc>
      </w:tr>
      <w:tr w:rsidR="00A1087F" w14:paraId="4D4FAC49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8FCE4B0" w14:textId="77777777" w:rsidR="00A1087F" w:rsidRDefault="00A1087F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8DDFD71" w14:textId="77777777" w:rsidR="00A1087F" w:rsidRDefault="00991B6E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CD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750B929" w14:textId="77777777" w:rsidR="00A1087F" w:rsidRDefault="00A1087F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EDC1CF5" w14:textId="77777777" w:rsidR="00A1087F" w:rsidRDefault="00991B6E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Lūka</w:t>
            </w:r>
          </w:p>
        </w:tc>
      </w:tr>
      <w:tr w:rsidR="00A1087F" w14:paraId="3164A6A7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49138BA" w14:textId="77777777" w:rsidR="00A1087F" w:rsidRDefault="00A1087F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239E0A1" w14:textId="77777777" w:rsidR="00A1087F" w:rsidRDefault="00991B6E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Signalizācija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16B6F03" w14:textId="77777777" w:rsidR="00A1087F" w:rsidRDefault="00A1087F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18E767E" w14:textId="77777777" w:rsidR="00A1087F" w:rsidRDefault="00991B6E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El. lūka</w:t>
            </w:r>
          </w:p>
        </w:tc>
      </w:tr>
      <w:tr w:rsidR="00A1087F" w14:paraId="61CB5AF6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D5A1733" w14:textId="77777777" w:rsidR="00A1087F" w:rsidRDefault="00A1087F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4390B1F" w14:textId="77777777" w:rsidR="00A1087F" w:rsidRDefault="00991B6E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Imobilaizers</w:t>
            </w:r>
            <w:proofErr w:type="spellEnd"/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B6C6706" w14:textId="77777777" w:rsidR="00A1087F" w:rsidRDefault="00A1087F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8B924F4" w14:textId="77777777" w:rsidR="00A1087F" w:rsidRDefault="00991B6E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Vieglmetāla</w:t>
            </w:r>
            <w:proofErr w:type="spellEnd"/>
            <w:r>
              <w:rPr>
                <w:rFonts w:ascii="Times New Roman" w:hAnsi="Times New Roman"/>
                <w:color w:val="000000"/>
                <w:sz w:val="18"/>
                <w:szCs w:val="18"/>
              </w:rPr>
              <w:t xml:space="preserve"> diski</w:t>
            </w:r>
          </w:p>
        </w:tc>
      </w:tr>
      <w:tr w:rsidR="00A1087F" w14:paraId="7CEA3EF6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16D83A8" w14:textId="77777777" w:rsidR="00A1087F" w:rsidRDefault="00A1087F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1609A45" w14:textId="77777777" w:rsidR="00A1087F" w:rsidRDefault="00991B6E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Marķējums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20B4BE5" w14:textId="77777777" w:rsidR="00A1087F" w:rsidRDefault="00A1087F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66B495D" w14:textId="77777777" w:rsidR="00A1087F" w:rsidRDefault="00991B6E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Ādas salons</w:t>
            </w:r>
          </w:p>
        </w:tc>
      </w:tr>
      <w:tr w:rsidR="00A1087F" w14:paraId="0C93EFF7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17E5CD4" w14:textId="77777777" w:rsidR="00A1087F" w:rsidRDefault="00991B6E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7BBF56D" w14:textId="77777777" w:rsidR="00A1087F" w:rsidRDefault="00991B6E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Centrālā atslēga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0C32A37" w14:textId="77777777" w:rsidR="00A1087F" w:rsidRDefault="00991B6E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A377519" w14:textId="77777777" w:rsidR="00A1087F" w:rsidRDefault="00991B6E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Miglas lukturi</w:t>
            </w:r>
          </w:p>
        </w:tc>
      </w:tr>
      <w:tr w:rsidR="00A1087F" w14:paraId="7036E8F4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2698CD5" w14:textId="77777777" w:rsidR="00A1087F" w:rsidRDefault="00991B6E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64C8066" w14:textId="77777777" w:rsidR="00A1087F" w:rsidRDefault="00991B6E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Stūres pastiprinātājs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FE6ABA8" w14:textId="77777777" w:rsidR="00A1087F" w:rsidRDefault="00A1087F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F544DBB" w14:textId="77777777" w:rsidR="00A1087F" w:rsidRDefault="00991B6E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Dīzeļģenerātors</w:t>
            </w:r>
            <w:proofErr w:type="spellEnd"/>
          </w:p>
        </w:tc>
      </w:tr>
      <w:tr w:rsidR="00A1087F" w14:paraId="40C92082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593D9AC" w14:textId="77777777" w:rsidR="00A1087F" w:rsidRDefault="00991B6E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41246DF" w14:textId="77777777" w:rsidR="00A1087F" w:rsidRDefault="00991B6E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 xml:space="preserve">Mehāniskā </w:t>
            </w: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izbīdamā</w:t>
            </w:r>
            <w:proofErr w:type="spellEnd"/>
            <w:r>
              <w:rPr>
                <w:rFonts w:ascii="Times New Roman" w:hAnsi="Times New Roman"/>
                <w:color w:val="000000"/>
                <w:sz w:val="18"/>
                <w:szCs w:val="18"/>
              </w:rPr>
              <w:t xml:space="preserve"> platforma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C359302" w14:textId="77777777" w:rsidR="00A1087F" w:rsidRDefault="00A1087F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E557DD5" w14:textId="77777777" w:rsidR="00A1087F" w:rsidRDefault="00A1087F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</w:tr>
      <w:tr w:rsidR="00A1087F" w14:paraId="5312BE9F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EF0E3AE" w14:textId="77777777" w:rsidR="00A1087F" w:rsidRDefault="00A1087F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A5B7CD9" w14:textId="77777777" w:rsidR="00A1087F" w:rsidRDefault="00A1087F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2D18DBD" w14:textId="77777777" w:rsidR="00A1087F" w:rsidRDefault="00A1087F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C375DB5" w14:textId="77777777" w:rsidR="00A1087F" w:rsidRDefault="00A1087F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</w:tr>
    </w:tbl>
    <w:p w14:paraId="1127B9BF" w14:textId="77777777" w:rsidR="00000000" w:rsidRDefault="00991B6E">
      <w:pPr>
        <w:sectPr w:rsidR="00000000">
          <w:type w:val="continuous"/>
          <w:pgSz w:w="11906" w:h="16838"/>
          <w:pgMar w:top="1134" w:right="567" w:bottom="1134" w:left="1701" w:header="720" w:footer="720" w:gutter="0"/>
          <w:cols w:num="2" w:space="720" w:equalWidth="0">
            <w:col w:w="4465" w:space="708"/>
            <w:col w:w="4465" w:space="0"/>
          </w:cols>
          <w:titlePg/>
        </w:sectPr>
      </w:pPr>
    </w:p>
    <w:p w14:paraId="3C0DA203" w14:textId="77777777" w:rsidR="00A1087F" w:rsidRDefault="00991B6E">
      <w:pPr>
        <w:jc w:val="right"/>
      </w:pPr>
      <w:r>
        <w:rPr>
          <w:rFonts w:ascii="Times New Roman" w:hAnsi="Times New Roman"/>
          <w:color w:val="000000"/>
          <w:sz w:val="20"/>
        </w:rPr>
        <w:lastRenderedPageBreak/>
        <w:t>P</w:t>
      </w:r>
      <w:r>
        <w:rPr>
          <w:rFonts w:ascii="Times New Roman" w:hAnsi="Times New Roman"/>
          <w:color w:val="000000"/>
        </w:rPr>
        <w:t xml:space="preserve">ielikums </w:t>
      </w:r>
      <w:r>
        <w:rPr>
          <w:rFonts w:ascii="Times New Roman" w:hAnsi="Times New Roman"/>
          <w:color w:val="000000"/>
        </w:rPr>
        <w:t>Transportlīdzekļa novērtēšanas aktam</w:t>
      </w:r>
    </w:p>
    <w:p w14:paraId="720D2DD2" w14:textId="77777777" w:rsidR="00A1087F" w:rsidRDefault="00A1087F">
      <w:pPr>
        <w:jc w:val="right"/>
        <w:rPr>
          <w:rFonts w:ascii="Times New Roman" w:hAnsi="Times New Roman"/>
          <w:color w:val="000000"/>
        </w:rPr>
      </w:pPr>
    </w:p>
    <w:p w14:paraId="7EA3BE3B" w14:textId="77777777" w:rsidR="00A1087F" w:rsidRDefault="00991B6E">
      <w:pPr>
        <w:jc w:val="center"/>
        <w:rPr>
          <w:rFonts w:ascii="Times New Roman" w:hAnsi="Times New Roman"/>
          <w:color w:val="000000"/>
          <w:sz w:val="20"/>
        </w:rPr>
      </w:pPr>
      <w:r>
        <w:rPr>
          <w:rFonts w:ascii="Times New Roman" w:hAnsi="Times New Roman"/>
          <w:color w:val="000000"/>
          <w:sz w:val="20"/>
        </w:rPr>
        <w:t>TRANSPORTLĪDZEKĻA FOTOGRĀFIJAS</w:t>
      </w:r>
    </w:p>
    <w:p w14:paraId="6AC5E1D4" w14:textId="77777777" w:rsidR="00A1087F" w:rsidRDefault="00A1087F">
      <w:pPr>
        <w:jc w:val="center"/>
        <w:rPr>
          <w:rFonts w:ascii="Times New Roman" w:hAnsi="Times New Roman"/>
          <w:color w:val="000000"/>
          <w:sz w:val="20"/>
        </w:rPr>
      </w:pPr>
    </w:p>
    <w:p w14:paraId="447580B8" w14:textId="77777777" w:rsidR="00A1087F" w:rsidRDefault="00991B6E">
      <w:r>
        <w:rPr>
          <w:noProof/>
        </w:rPr>
        <w:drawing>
          <wp:inline distT="0" distB="0" distL="0" distR="0" wp14:anchorId="649B8358" wp14:editId="3D0ABA0F">
            <wp:extent cx="3248021" cy="2438403"/>
            <wp:effectExtent l="0" t="0" r="0" b="0"/>
            <wp:docPr id="1" name="Picture 2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5F90AB49" wp14:editId="4C08078E">
            <wp:extent cx="3248021" cy="2438403"/>
            <wp:effectExtent l="0" t="0" r="0" b="0"/>
            <wp:docPr id="2" name="Picture 2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6B16ABF9" wp14:editId="5FD0640B">
            <wp:extent cx="3248021" cy="2438403"/>
            <wp:effectExtent l="0" t="0" r="0" b="0"/>
            <wp:docPr id="3" name="Picture 1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589AEC1C" wp14:editId="4A60E083">
            <wp:extent cx="3248021" cy="2438403"/>
            <wp:effectExtent l="4759" t="14291" r="14288" b="14288"/>
            <wp:docPr id="4" name="Picture 1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 rot="16200004"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0191E27A" wp14:editId="54AA107A">
            <wp:extent cx="3248021" cy="2438403"/>
            <wp:effectExtent l="0" t="0" r="0" b="0"/>
            <wp:docPr id="5" name="Picture 1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1B46EDF8" wp14:editId="0B23F347">
            <wp:extent cx="3248021" cy="2438403"/>
            <wp:effectExtent l="0" t="0" r="0" b="0"/>
            <wp:docPr id="6" name="Picture 1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7D389666" wp14:editId="7EEEBC50">
            <wp:extent cx="3248021" cy="2438403"/>
            <wp:effectExtent l="0" t="0" r="0" b="0"/>
            <wp:docPr id="7" name="Picture 1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27BB539B" wp14:editId="5883359A">
            <wp:extent cx="3248021" cy="2438403"/>
            <wp:effectExtent l="0" t="0" r="0" b="0"/>
            <wp:docPr id="8" name="Picture 1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3CAC3C0C" wp14:editId="36886FCD">
            <wp:extent cx="3248021" cy="2438403"/>
            <wp:effectExtent l="0" t="0" r="0" b="0"/>
            <wp:docPr id="9" name="Picture 1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2B35E457" wp14:editId="4D85A16A">
            <wp:extent cx="3248021" cy="2438403"/>
            <wp:effectExtent l="0" t="0" r="0" b="0"/>
            <wp:docPr id="10" name="Picture 1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</w:p>
    <w:p w14:paraId="6AD7F2AD" w14:textId="77777777" w:rsidR="00A1087F" w:rsidRDefault="00A1087F"/>
    <w:p w14:paraId="7985BCE6" w14:textId="77777777" w:rsidR="00A1087F" w:rsidRDefault="00991B6E">
      <w:pPr>
        <w:rPr>
          <w:sz w:val="20"/>
        </w:rPr>
      </w:pPr>
      <w:r>
        <w:rPr>
          <w:sz w:val="20"/>
        </w:rPr>
        <w:t>Piezīmes:</w:t>
      </w:r>
    </w:p>
    <w:p w14:paraId="1AACACAF" w14:textId="77777777" w:rsidR="00A1087F" w:rsidRDefault="00A1087F">
      <w:pPr>
        <w:pStyle w:val="ListParagraph"/>
        <w:rPr>
          <w:sz w:val="20"/>
        </w:rPr>
      </w:pPr>
    </w:p>
    <w:p w14:paraId="6D69630E" w14:textId="77777777" w:rsidR="00A1087F" w:rsidRDefault="00A1087F">
      <w:pPr>
        <w:pStyle w:val="ListParagraph"/>
        <w:rPr>
          <w:sz w:val="20"/>
        </w:rPr>
      </w:pPr>
    </w:p>
    <w:p w14:paraId="7F09F3BD" w14:textId="77777777" w:rsidR="00A1087F" w:rsidRDefault="00A1087F">
      <w:pPr>
        <w:pStyle w:val="ListParagraph"/>
        <w:rPr>
          <w:sz w:val="20"/>
        </w:rPr>
      </w:pPr>
    </w:p>
    <w:p w14:paraId="3BD889FA" w14:textId="77777777" w:rsidR="00A1087F" w:rsidRDefault="00A1087F">
      <w:pPr>
        <w:pStyle w:val="ListParagraph"/>
        <w:rPr>
          <w:sz w:val="20"/>
        </w:rPr>
      </w:pPr>
    </w:p>
    <w:p w14:paraId="7D322072" w14:textId="77777777" w:rsidR="00A1087F" w:rsidRDefault="00991B6E">
      <w:pPr>
        <w:jc w:val="center"/>
        <w:rPr>
          <w:rFonts w:ascii="Times New Roman" w:hAnsi="Times New Roman"/>
          <w:b/>
          <w:color w:val="000000"/>
          <w:sz w:val="20"/>
        </w:rPr>
      </w:pPr>
      <w:r>
        <w:rPr>
          <w:rFonts w:ascii="Times New Roman" w:hAnsi="Times New Roman"/>
          <w:b/>
          <w:color w:val="000000"/>
          <w:sz w:val="20"/>
        </w:rPr>
        <w:t>SLĒDZIENS</w:t>
      </w:r>
    </w:p>
    <w:p w14:paraId="0713B372" w14:textId="77777777" w:rsidR="00A1087F" w:rsidRDefault="00991B6E">
      <w:pPr>
        <w:jc w:val="both"/>
        <w:rPr>
          <w:rFonts w:ascii="Times New Roman" w:hAnsi="Times New Roman"/>
          <w:color w:val="000000"/>
          <w:sz w:val="20"/>
        </w:rPr>
      </w:pPr>
      <w:r>
        <w:rPr>
          <w:rFonts w:ascii="Times New Roman" w:hAnsi="Times New Roman"/>
          <w:color w:val="000000"/>
          <w:sz w:val="20"/>
        </w:rPr>
        <w:t xml:space="preserve">Ņemot vērā transportlīdzekļa vizuālo apskati un apskates protokolā minētos defektus, kā arī iespējamās remonta izmaksas un reālo tehnisko </w:t>
      </w:r>
      <w:r>
        <w:rPr>
          <w:rFonts w:ascii="Times New Roman" w:hAnsi="Times New Roman"/>
          <w:color w:val="000000"/>
          <w:sz w:val="20"/>
        </w:rPr>
        <w:t>stāvokli, būtiski samazināta transportlīdzekļa tirgus vērtība.</w:t>
      </w:r>
    </w:p>
    <w:p w14:paraId="19D7E3F9" w14:textId="77777777" w:rsidR="00A1087F" w:rsidRDefault="00A1087F">
      <w:pPr>
        <w:rPr>
          <w:rFonts w:ascii="Times New Roman" w:hAnsi="Times New Roman"/>
          <w:b/>
          <w:color w:val="000000"/>
          <w:sz w:val="20"/>
        </w:rPr>
      </w:pPr>
    </w:p>
    <w:tbl>
      <w:tblPr>
        <w:tblW w:w="15966" w:type="dxa"/>
        <w:tblInd w:w="-12" w:type="dxa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2498"/>
        <w:gridCol w:w="6734"/>
        <w:gridCol w:w="6734"/>
      </w:tblGrid>
      <w:tr w:rsidR="00A1087F" w14:paraId="4D0B3ABB" w14:textId="77777777">
        <w:tblPrEx>
          <w:tblCellMar>
            <w:top w:w="0" w:type="dxa"/>
            <w:bottom w:w="0" w:type="dxa"/>
          </w:tblCellMar>
        </w:tblPrEx>
        <w:trPr>
          <w:trHeight w:val="253"/>
        </w:trPr>
        <w:tc>
          <w:tcPr>
            <w:tcW w:w="2498" w:type="dxa"/>
            <w:tcBorders>
              <w:top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A518CD8" w14:textId="77777777" w:rsidR="00A1087F" w:rsidRDefault="00991B6E">
            <w:pPr>
              <w:rPr>
                <w:rFonts w:ascii="Times New Roman" w:hAnsi="Times New Roman"/>
                <w:i/>
                <w:color w:val="000000"/>
                <w:sz w:val="20"/>
              </w:rPr>
            </w:pPr>
            <w:r>
              <w:rPr>
                <w:rFonts w:ascii="Times New Roman" w:hAnsi="Times New Roman"/>
                <w:i/>
                <w:color w:val="000000"/>
                <w:sz w:val="20"/>
              </w:rPr>
              <w:t>Tirgus vērtība:</w:t>
            </w:r>
          </w:p>
        </w:tc>
        <w:tc>
          <w:tcPr>
            <w:tcW w:w="6734" w:type="dxa"/>
            <w:tcBorders>
              <w:top w:val="single" w:sz="4" w:space="0" w:color="000000"/>
            </w:tcBorders>
            <w:shd w:val="clear" w:color="auto" w:fill="auto"/>
            <w:tcMar>
              <w:top w:w="0" w:type="dxa"/>
              <w:left w:w="10" w:type="dxa"/>
              <w:bottom w:w="0" w:type="dxa"/>
              <w:right w:w="10" w:type="dxa"/>
            </w:tcMar>
            <w:vAlign w:val="center"/>
          </w:tcPr>
          <w:p w14:paraId="7594F596" w14:textId="77777777" w:rsidR="00A1087F" w:rsidRDefault="00991B6E">
            <w:r>
              <w:rPr>
                <w:rFonts w:ascii="Times New Roman" w:hAnsi="Times New Roman"/>
                <w:b/>
                <w:color w:val="000000"/>
                <w:sz w:val="20"/>
              </w:rPr>
              <w:t xml:space="preserve">20’900.00 EUR </w:t>
            </w:r>
            <w:r>
              <w:rPr>
                <w:rFonts w:ascii="Times New Roman" w:hAnsi="Times New Roman"/>
                <w:bCs/>
                <w:color w:val="000000"/>
                <w:sz w:val="20"/>
              </w:rPr>
              <w:t xml:space="preserve">(divdesmit tūkstoši deviņi simti </w:t>
            </w:r>
            <w:proofErr w:type="spellStart"/>
            <w:r>
              <w:rPr>
                <w:rFonts w:ascii="Times New Roman" w:hAnsi="Times New Roman"/>
                <w:i/>
                <w:color w:val="000000"/>
                <w:sz w:val="20"/>
              </w:rPr>
              <w:t>euro</w:t>
            </w:r>
            <w:proofErr w:type="spellEnd"/>
            <w:r>
              <w:rPr>
                <w:rFonts w:ascii="Times New Roman" w:hAnsi="Times New Roman"/>
                <w:color w:val="000000"/>
                <w:sz w:val="20"/>
              </w:rPr>
              <w:t>, 00 centi), bez 21% PVN</w:t>
            </w:r>
          </w:p>
        </w:tc>
        <w:tc>
          <w:tcPr>
            <w:tcW w:w="6734" w:type="dxa"/>
            <w:tcBorders>
              <w:top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E9E6164" w14:textId="77777777" w:rsidR="00A1087F" w:rsidRDefault="00A1087F"/>
        </w:tc>
      </w:tr>
      <w:tr w:rsidR="00A1087F" w14:paraId="2CFDC4D6" w14:textId="77777777">
        <w:tblPrEx>
          <w:tblCellMar>
            <w:top w:w="0" w:type="dxa"/>
            <w:bottom w:w="0" w:type="dxa"/>
          </w:tblCellMar>
        </w:tblPrEx>
        <w:trPr>
          <w:trHeight w:val="264"/>
        </w:trPr>
        <w:tc>
          <w:tcPr>
            <w:tcW w:w="2498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2D8E615" w14:textId="77777777" w:rsidR="00A1087F" w:rsidRDefault="00A1087F">
            <w:pPr>
              <w:rPr>
                <w:rFonts w:ascii="Times New Roman" w:hAnsi="Times New Roman"/>
                <w:i/>
                <w:color w:val="000000"/>
                <w:sz w:val="20"/>
              </w:rPr>
            </w:pPr>
          </w:p>
        </w:tc>
        <w:tc>
          <w:tcPr>
            <w:tcW w:w="6734" w:type="dxa"/>
            <w:shd w:val="clear" w:color="auto" w:fill="auto"/>
            <w:tcMar>
              <w:top w:w="0" w:type="dxa"/>
              <w:left w:w="10" w:type="dxa"/>
              <w:bottom w:w="0" w:type="dxa"/>
              <w:right w:w="10" w:type="dxa"/>
            </w:tcMar>
          </w:tcPr>
          <w:p w14:paraId="15FF9EC7" w14:textId="77777777" w:rsidR="00A1087F" w:rsidRDefault="00A1087F">
            <w:pPr>
              <w:rPr>
                <w:rFonts w:ascii="Times New Roman" w:hAnsi="Times New Roman"/>
                <w:b/>
                <w:color w:val="000000"/>
                <w:sz w:val="20"/>
              </w:rPr>
            </w:pPr>
          </w:p>
        </w:tc>
        <w:tc>
          <w:tcPr>
            <w:tcW w:w="673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A7B0865" w14:textId="77777777" w:rsidR="00A1087F" w:rsidRDefault="00A1087F">
            <w:pPr>
              <w:rPr>
                <w:rFonts w:ascii="Times New Roman" w:hAnsi="Times New Roman"/>
                <w:b/>
                <w:color w:val="000000"/>
                <w:sz w:val="20"/>
              </w:rPr>
            </w:pPr>
          </w:p>
        </w:tc>
      </w:tr>
      <w:tr w:rsidR="00A1087F" w14:paraId="23CABCA5" w14:textId="77777777">
        <w:tblPrEx>
          <w:tblCellMar>
            <w:top w:w="0" w:type="dxa"/>
            <w:bottom w:w="0" w:type="dxa"/>
          </w:tblCellMar>
        </w:tblPrEx>
        <w:trPr>
          <w:trHeight w:val="264"/>
        </w:trPr>
        <w:tc>
          <w:tcPr>
            <w:tcW w:w="2498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E751DC9" w14:textId="77777777" w:rsidR="00A1087F" w:rsidRDefault="00991B6E">
            <w:pPr>
              <w:rPr>
                <w:rFonts w:ascii="Times New Roman" w:hAnsi="Times New Roman"/>
                <w:i/>
                <w:color w:val="000000"/>
                <w:sz w:val="20"/>
              </w:rPr>
            </w:pPr>
            <w:r>
              <w:rPr>
                <w:rFonts w:ascii="Times New Roman" w:hAnsi="Times New Roman"/>
                <w:i/>
                <w:color w:val="000000"/>
                <w:sz w:val="20"/>
              </w:rPr>
              <w:t>Ātrās realizācijas vērtība:</w:t>
            </w:r>
          </w:p>
        </w:tc>
        <w:tc>
          <w:tcPr>
            <w:tcW w:w="6734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" w:type="dxa"/>
              <w:bottom w:w="0" w:type="dxa"/>
              <w:right w:w="10" w:type="dxa"/>
            </w:tcMar>
          </w:tcPr>
          <w:p w14:paraId="0E046BE8" w14:textId="77777777" w:rsidR="00A1087F" w:rsidRDefault="00991B6E">
            <w:r>
              <w:rPr>
                <w:rFonts w:ascii="Times New Roman" w:hAnsi="Times New Roman"/>
                <w:b/>
                <w:color w:val="000000"/>
                <w:sz w:val="20"/>
              </w:rPr>
              <w:t xml:space="preserve">17’273.00 EUR </w:t>
            </w:r>
            <w:r>
              <w:rPr>
                <w:rFonts w:ascii="Times New Roman" w:hAnsi="Times New Roman"/>
                <w:color w:val="000000"/>
                <w:sz w:val="20"/>
              </w:rPr>
              <w:t>(</w:t>
            </w:r>
            <w:proofErr w:type="spellStart"/>
            <w:r>
              <w:rPr>
                <w:rFonts w:ascii="Times New Roman" w:hAnsi="Times New Roman"/>
                <w:color w:val="000000"/>
                <w:sz w:val="20"/>
              </w:rPr>
              <w:t>setiņpadsmit</w:t>
            </w:r>
            <w:proofErr w:type="spellEnd"/>
            <w:r>
              <w:rPr>
                <w:rFonts w:ascii="Times New Roman" w:hAnsi="Times New Roman"/>
                <w:color w:val="000000"/>
                <w:sz w:val="20"/>
              </w:rPr>
              <w:t xml:space="preserve"> tūkstoši divi simti </w:t>
            </w:r>
            <w:r>
              <w:rPr>
                <w:rFonts w:ascii="Times New Roman" w:hAnsi="Times New Roman"/>
                <w:color w:val="000000"/>
                <w:sz w:val="20"/>
              </w:rPr>
              <w:t xml:space="preserve">septiņdesmit trīs </w:t>
            </w:r>
            <w:proofErr w:type="spellStart"/>
            <w:r>
              <w:rPr>
                <w:rFonts w:ascii="Times New Roman" w:hAnsi="Times New Roman"/>
                <w:i/>
                <w:color w:val="000000"/>
                <w:sz w:val="20"/>
              </w:rPr>
              <w:t>euro</w:t>
            </w:r>
            <w:proofErr w:type="spellEnd"/>
            <w:r>
              <w:rPr>
                <w:rFonts w:ascii="Times New Roman" w:hAnsi="Times New Roman"/>
                <w:color w:val="000000"/>
                <w:sz w:val="20"/>
              </w:rPr>
              <w:t>, 00 centi), bez 21% PVN</w:t>
            </w:r>
          </w:p>
        </w:tc>
        <w:tc>
          <w:tcPr>
            <w:tcW w:w="6734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AAC6C7C" w14:textId="77777777" w:rsidR="00A1087F" w:rsidRDefault="00A1087F"/>
        </w:tc>
      </w:tr>
    </w:tbl>
    <w:p w14:paraId="33B3D97D" w14:textId="77777777" w:rsidR="00A1087F" w:rsidRDefault="00A1087F">
      <w:pPr>
        <w:rPr>
          <w:rFonts w:ascii="Times New Roman" w:hAnsi="Times New Roman"/>
          <w:color w:val="000000"/>
          <w:sz w:val="20"/>
        </w:rPr>
      </w:pPr>
    </w:p>
    <w:p w14:paraId="15AB5832" w14:textId="77777777" w:rsidR="00A1087F" w:rsidRDefault="00991B6E">
      <w:pPr>
        <w:jc w:val="both"/>
        <w:rPr>
          <w:rFonts w:ascii="Times New Roman" w:hAnsi="Times New Roman"/>
          <w:color w:val="000000"/>
          <w:sz w:val="20"/>
        </w:rPr>
      </w:pPr>
      <w:r>
        <w:rPr>
          <w:rFonts w:ascii="Times New Roman" w:hAnsi="Times New Roman"/>
          <w:color w:val="000000"/>
          <w:sz w:val="20"/>
        </w:rPr>
        <w:t>Vērtējums derīgs 45 dienas, ar iespēju pagarināt šo termiņu līdz 120 dienām no novērtēšanas dienas bez saskaņošanas ar Izpildītāju.</w:t>
      </w:r>
    </w:p>
    <w:p w14:paraId="69632A16" w14:textId="77777777" w:rsidR="00A1087F" w:rsidRDefault="00A1087F">
      <w:pPr>
        <w:jc w:val="both"/>
        <w:rPr>
          <w:rFonts w:ascii="Times New Roman" w:hAnsi="Times New Roman"/>
          <w:color w:val="000000"/>
          <w:sz w:val="20"/>
        </w:rPr>
      </w:pPr>
    </w:p>
    <w:p w14:paraId="1C52897A" w14:textId="77777777" w:rsidR="00A1087F" w:rsidRDefault="00991B6E">
      <w:pPr>
        <w:jc w:val="both"/>
        <w:rPr>
          <w:rFonts w:ascii="Times New Roman" w:hAnsi="Times New Roman"/>
          <w:color w:val="000000"/>
          <w:sz w:val="20"/>
        </w:rPr>
      </w:pPr>
      <w:r>
        <w:rPr>
          <w:rFonts w:ascii="Times New Roman" w:hAnsi="Times New Roman"/>
          <w:color w:val="000000"/>
          <w:sz w:val="20"/>
        </w:rPr>
        <w:t xml:space="preserve">Novērtēšanas akts nav paredzēts nodošanai personām, kuras nav </w:t>
      </w:r>
      <w:r>
        <w:rPr>
          <w:rFonts w:ascii="Times New Roman" w:hAnsi="Times New Roman"/>
          <w:color w:val="000000"/>
          <w:sz w:val="20"/>
        </w:rPr>
        <w:t>saistītas ar novērtējamo īpašumu.</w:t>
      </w:r>
    </w:p>
    <w:p w14:paraId="2570CDFC" w14:textId="77777777" w:rsidR="00A1087F" w:rsidRDefault="00A1087F">
      <w:pPr>
        <w:jc w:val="both"/>
        <w:rPr>
          <w:rFonts w:ascii="Times New Roman" w:hAnsi="Times New Roman"/>
          <w:color w:val="000000"/>
          <w:sz w:val="20"/>
        </w:rPr>
      </w:pPr>
    </w:p>
    <w:p w14:paraId="739B0D04" w14:textId="77777777" w:rsidR="00A1087F" w:rsidRDefault="00991B6E">
      <w:pPr>
        <w:jc w:val="both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  <w:t xml:space="preserve">Sauszemes transportlīdzekļu tehniskais eksperts </w:t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  <w:t>A. Ulmanis</w:t>
      </w:r>
    </w:p>
    <w:p w14:paraId="1E4F55CE" w14:textId="77777777" w:rsidR="00A1087F" w:rsidRDefault="00991B6E">
      <w:pPr>
        <w:jc w:val="both"/>
      </w:pPr>
      <w:r>
        <w:rPr>
          <w:rFonts w:ascii="Times New Roman" w:hAnsi="Times New Roman"/>
          <w:sz w:val="20"/>
        </w:rPr>
        <w:t xml:space="preserve"> (Sertifikāts LTAB AA Nr.260)</w:t>
      </w:r>
    </w:p>
    <w:sectPr w:rsidR="00A1087F">
      <w:pgSz w:w="12240" w:h="15840"/>
      <w:pgMar w:top="1440" w:right="1440" w:bottom="1440" w:left="1440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0E9AB0D" w14:textId="77777777" w:rsidR="00000000" w:rsidRDefault="00991B6E">
      <w:r>
        <w:separator/>
      </w:r>
    </w:p>
  </w:endnote>
  <w:endnote w:type="continuationSeparator" w:id="0">
    <w:p w14:paraId="4083D05E" w14:textId="77777777" w:rsidR="00000000" w:rsidRDefault="00991B6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BA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A8E481C" w14:textId="77777777" w:rsidR="00000000" w:rsidRDefault="00991B6E">
      <w:r>
        <w:rPr>
          <w:color w:val="000000"/>
        </w:rPr>
        <w:separator/>
      </w:r>
    </w:p>
  </w:footnote>
  <w:footnote w:type="continuationSeparator" w:id="0">
    <w:p w14:paraId="126CC537" w14:textId="77777777" w:rsidR="00000000" w:rsidRDefault="00991B6E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 w:grammar="clean"/>
  <w:attachedTemplate r:id="rId1"/>
  <w:defaultTabStop w:val="720"/>
  <w:autoHyphenation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useWord2013TrackBottomHyphenation" w:uri="http://schemas.microsoft.com/office/word" w:val="1"/>
  </w:compat>
  <w:rsids>
    <w:rsidRoot w:val="00A1087F"/>
    <w:rsid w:val="00991B6E"/>
    <w:rsid w:val="00A1087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7C3C98E"/>
  <w15:docId w15:val="{94ED87FD-B710-4DAD-81B6-44E64766792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sz w:val="22"/>
        <w:szCs w:val="22"/>
        <w:lang w:val="en-US" w:eastAsia="en-US" w:bidi="ar-SA"/>
      </w:rPr>
    </w:rPrDefault>
    <w:pPrDefault>
      <w:pPr>
        <w:autoSpaceDN w:val="0"/>
        <w:spacing w:after="160"/>
        <w:textAlignment w:val="baseline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suppressAutoHyphens/>
      <w:spacing w:after="0"/>
    </w:pPr>
    <w:rPr>
      <w:rFonts w:ascii="Arial" w:eastAsia="Times New Roman" w:hAnsi="Arial"/>
      <w:sz w:val="24"/>
      <w:szCs w:val="20"/>
      <w:lang w:val="lv-LV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Footer">
    <w:name w:val="footer"/>
    <w:basedOn w:val="Normal"/>
    <w:pPr>
      <w:tabs>
        <w:tab w:val="center" w:pos="4153"/>
        <w:tab w:val="right" w:pos="8306"/>
      </w:tabs>
    </w:pPr>
  </w:style>
  <w:style w:type="character" w:customStyle="1" w:styleId="FooterChar">
    <w:name w:val="Footer Char"/>
    <w:basedOn w:val="DefaultParagraphFont"/>
    <w:rPr>
      <w:rFonts w:ascii="Arial" w:eastAsia="Times New Roman" w:hAnsi="Arial" w:cs="Times New Roman"/>
      <w:sz w:val="24"/>
      <w:szCs w:val="20"/>
      <w:lang w:val="lv-LV"/>
    </w:rPr>
  </w:style>
  <w:style w:type="character" w:styleId="PageNumber">
    <w:name w:val="page number"/>
    <w:basedOn w:val="DefaultParagraphFont"/>
  </w:style>
  <w:style w:type="paragraph" w:styleId="Header">
    <w:name w:val="header"/>
    <w:basedOn w:val="Normal"/>
    <w:pPr>
      <w:tabs>
        <w:tab w:val="center" w:pos="4153"/>
        <w:tab w:val="right" w:pos="8306"/>
      </w:tabs>
    </w:pPr>
  </w:style>
  <w:style w:type="character" w:customStyle="1" w:styleId="HeaderChar">
    <w:name w:val="Header Char"/>
    <w:basedOn w:val="DefaultParagraphFont"/>
    <w:rPr>
      <w:rFonts w:ascii="Arial" w:eastAsia="Times New Roman" w:hAnsi="Arial" w:cs="Times New Roman"/>
      <w:sz w:val="24"/>
      <w:szCs w:val="20"/>
      <w:lang w:val="lv-LV"/>
    </w:rPr>
  </w:style>
  <w:style w:type="paragraph" w:styleId="HTMLAddress">
    <w:name w:val="HTML Address"/>
    <w:basedOn w:val="Normal"/>
    <w:rPr>
      <w:rFonts w:ascii="Times New Roman" w:hAnsi="Times New Roman"/>
      <w:i/>
      <w:iCs/>
      <w:szCs w:val="24"/>
      <w:lang w:eastAsia="lv-LV"/>
    </w:rPr>
  </w:style>
  <w:style w:type="character" w:customStyle="1" w:styleId="HTMLAddressChar">
    <w:name w:val="HTML Address Char"/>
    <w:basedOn w:val="DefaultParagraphFont"/>
    <w:rPr>
      <w:rFonts w:ascii="Times New Roman" w:eastAsia="Times New Roman" w:hAnsi="Times New Roman" w:cs="Times New Roman"/>
      <w:i/>
      <w:iCs/>
      <w:sz w:val="24"/>
      <w:szCs w:val="24"/>
      <w:lang w:val="lv-LV" w:eastAsia="lv-LV"/>
    </w:rPr>
  </w:style>
  <w:style w:type="paragraph" w:styleId="ListParagraph">
    <w:name w:val="List Paragraph"/>
    <w:basedOn w:val="Normal"/>
    <w:pPr>
      <w:ind w:left="7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Normal.dotm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1763</Words>
  <Characters>1005</Characters>
  <Application>Microsoft Office Word</Application>
  <DocSecurity>0</DocSecurity>
  <Lines>8</Lines>
  <Paragraphs>5</Paragraphs>
  <ScaleCrop>false</ScaleCrop>
  <Company/>
  <LinksUpToDate>false</LinksUpToDate>
  <CharactersWithSpaces>2763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dc:description/>
  <cp:lastModifiedBy>Artūrs Savickis</cp:lastModifiedBy>
  <cp:revision>2</cp:revision>
  <dcterms:created xsi:type="dcterms:W3CDTF">2023-09-18T06:21:00Z</dcterms:created>
  <dcterms:modified xsi:type="dcterms:W3CDTF">2023-09-18T06:21:00Z</dcterms:modified>
</cp:coreProperties>
</file>