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654D65" w14:textId="77777777" w:rsidR="00824717" w:rsidRDefault="00824717">
      <w:pPr>
        <w:jc w:val="center"/>
        <w:rPr>
          <w:rFonts w:ascii="Times New Roman" w:hAnsi="Times New Roman"/>
        </w:rPr>
      </w:pPr>
    </w:p>
    <w:p w14:paraId="6C570DF4" w14:textId="77777777" w:rsidR="00824717" w:rsidRDefault="00C720A9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096</w:t>
      </w:r>
    </w:p>
    <w:p w14:paraId="62BF49FE" w14:textId="77777777" w:rsidR="00824717" w:rsidRDefault="00824717">
      <w:pPr>
        <w:rPr>
          <w:rFonts w:ascii="Times New Roman" w:hAnsi="Times New Roman"/>
          <w:color w:val="000000"/>
        </w:rPr>
      </w:pPr>
    </w:p>
    <w:p w14:paraId="5F8674F5" w14:textId="77777777" w:rsidR="00824717" w:rsidRDefault="00C720A9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824717" w14:paraId="3E87EDDD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41B31F" w14:textId="77777777" w:rsidR="00824717" w:rsidRDefault="00C720A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81771E" w14:textId="77777777" w:rsidR="00824717" w:rsidRDefault="00C720A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C37EFC" w14:textId="77777777" w:rsidR="00824717" w:rsidRDefault="00C720A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EB4F27" w14:textId="77777777" w:rsidR="00824717" w:rsidRDefault="00C720A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7848818D" w14:textId="77777777" w:rsidR="00824717" w:rsidRDefault="00824717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109EFE21" w14:textId="77777777" w:rsidR="00824717" w:rsidRDefault="00824717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824717" w14:paraId="4F0D1D12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BD01C3" w14:textId="77777777" w:rsidR="00824717" w:rsidRDefault="00C720A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F984D0" w14:textId="77777777" w:rsidR="00824717" w:rsidRDefault="00C720A9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68D37D" w14:textId="77777777" w:rsidR="00824717" w:rsidRDefault="00C720A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863788" w14:textId="77777777" w:rsidR="00824717" w:rsidRDefault="00C720A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824717" w14:paraId="1BB01B6A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210C03" w14:textId="77777777" w:rsidR="00824717" w:rsidRDefault="00C720A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6AC14" w14:textId="77777777" w:rsidR="00824717" w:rsidRDefault="00C720A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9943EB4" w14:textId="77777777" w:rsidR="00824717" w:rsidRDefault="00C720A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17364527" w14:textId="77777777" w:rsidR="00824717" w:rsidRDefault="00824717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07A0C4" w14:textId="77777777" w:rsidR="00824717" w:rsidRDefault="00C720A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AF507F" w14:textId="77777777" w:rsidR="00824717" w:rsidRDefault="00C720A9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E186DF9" w14:textId="77777777" w:rsidR="00824717" w:rsidRDefault="00C720A9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1A3FD9B4" w14:textId="77777777" w:rsidR="00824717" w:rsidRDefault="00C720A9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1E8F859D" w14:textId="77777777" w:rsidR="00824717" w:rsidRDefault="00C720A9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0305ACDC" w14:textId="77777777" w:rsidR="00824717" w:rsidRDefault="00C720A9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0BC518B7" w14:textId="77777777" w:rsidR="00000000" w:rsidRDefault="00C720A9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824717" w14:paraId="55E5652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51DF14" w14:textId="77777777" w:rsidR="00824717" w:rsidRDefault="0082471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E7CE63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24717" w14:paraId="68AAC84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6729D4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BC8E44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096</w:t>
            </w:r>
          </w:p>
        </w:tc>
      </w:tr>
      <w:tr w:rsidR="00824717" w14:paraId="47C46BA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D141B2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D252EF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824717" w14:paraId="4C80BA9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637EF3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0A0578" w14:textId="77777777" w:rsidR="00824717" w:rsidRDefault="00C720A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824717" w14:paraId="2F647A5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82FF36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85719E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29048</w:t>
            </w:r>
          </w:p>
        </w:tc>
      </w:tr>
      <w:tr w:rsidR="00824717" w14:paraId="0B4EE0E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B53215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4F17C0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824717" w14:paraId="75B3A32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1650E2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29E7F0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824717" w14:paraId="14681C2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86D528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C05D1" w14:textId="77777777" w:rsidR="00824717" w:rsidRDefault="00C720A9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824717" w14:paraId="6521906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D26AF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9206F5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TM96TAJ6V8ASE3281</w:t>
            </w:r>
          </w:p>
        </w:tc>
      </w:tr>
      <w:tr w:rsidR="00824717" w14:paraId="7CE638F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AD0652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2FD86842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Ģenerātors (m/st)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4781B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704’926</w:t>
            </w:r>
          </w:p>
          <w:p w14:paraId="3E206C44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1822</w:t>
            </w:r>
          </w:p>
        </w:tc>
      </w:tr>
      <w:tr w:rsidR="00824717" w14:paraId="01685F7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4CB94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A2B0E0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27.04.2022</w:t>
            </w:r>
          </w:p>
        </w:tc>
      </w:tr>
      <w:tr w:rsidR="00824717" w14:paraId="62CCE2BB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3F749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D259D4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824717" w14:paraId="7293109B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2317C7" w14:textId="77777777" w:rsidR="00824717" w:rsidRDefault="0082471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42EC6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24717" w14:paraId="30DF31D3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F110BC" w14:textId="77777777" w:rsidR="00824717" w:rsidRDefault="00824717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511BC19B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824717" w14:paraId="7A0D8B1F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872F4F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EEABA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EFB352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BF0AC8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824717" w14:paraId="01996A3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9F16C0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38B292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275765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5074B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824717" w14:paraId="746969C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8C977E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9CC2F9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F095C2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AE225F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824717" w14:paraId="6C18B0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0B09C0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81CF4F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FAEB42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0097C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824717" w14:paraId="7757510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49C22F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AB3F7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ADBF00" w14:textId="77777777" w:rsidR="00824717" w:rsidRDefault="00C720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51A85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824717" w14:paraId="4A6D7C7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B9AC2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FCE70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370C2D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DAC2BD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824717" w14:paraId="4E0C7B2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4CB6B9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0ABAB6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A9BA58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5EC732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824717" w14:paraId="7DEE8EB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DCF3D6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8337D3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0186BF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B3936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824717" w14:paraId="6ABB722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E5712C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338079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D4737A" w14:textId="77777777" w:rsidR="00824717" w:rsidRDefault="00C720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5F0123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824717" w14:paraId="11C64E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184014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F124A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4D5E3F" w14:textId="77777777" w:rsidR="00824717" w:rsidRDefault="00C720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258E06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824717" w14:paraId="6CAC10B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C51C29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D63E84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291DE8" w14:textId="77777777" w:rsidR="00824717" w:rsidRDefault="00C720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6CF97E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824717" w14:paraId="151A377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094B4E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9AA7E9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284E72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612C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824717" w14:paraId="0AA7B37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CE1F9B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9F3534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C8F90F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07A73D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824717" w14:paraId="509C00E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9DA491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BF269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3764FD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2A0F5C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824717" w14:paraId="28E748B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DB9EE0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6A9BA5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E1B91F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87AC3D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824717" w14:paraId="0E6DAE5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DCB8C5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A92AD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C782F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FB580C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824717" w14:paraId="00910F1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4E065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E15869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098631" w14:textId="77777777" w:rsidR="00824717" w:rsidRDefault="00C720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DDBAB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824717" w14:paraId="0C40A05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FD4C6F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6A1F0F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36547F" w14:textId="77777777" w:rsidR="00824717" w:rsidRDefault="00C720A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546201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824717" w14:paraId="5A82557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5443F6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BFEEBD" w14:textId="77777777" w:rsidR="00824717" w:rsidRDefault="00C720A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Elektriska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68F3F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21B68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24717" w14:paraId="7ED468A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15E3FD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D8435E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D3A8C" w14:textId="77777777" w:rsidR="00824717" w:rsidRDefault="0082471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DBFF0C" w14:textId="77777777" w:rsidR="00824717" w:rsidRDefault="0082471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35C044E2" w14:textId="77777777" w:rsidR="00000000" w:rsidRDefault="00C720A9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2C1F6726" w14:textId="77777777" w:rsidR="00824717" w:rsidRDefault="00C720A9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4BC4D680" w14:textId="77777777" w:rsidR="00824717" w:rsidRDefault="00824717">
      <w:pPr>
        <w:jc w:val="right"/>
        <w:rPr>
          <w:rFonts w:ascii="Times New Roman" w:hAnsi="Times New Roman"/>
          <w:color w:val="000000"/>
        </w:rPr>
      </w:pPr>
    </w:p>
    <w:p w14:paraId="5965C118" w14:textId="77777777" w:rsidR="00824717" w:rsidRDefault="00C720A9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2FAD9255" w14:textId="77777777" w:rsidR="00824717" w:rsidRDefault="00824717">
      <w:pPr>
        <w:jc w:val="center"/>
        <w:rPr>
          <w:rFonts w:ascii="Times New Roman" w:hAnsi="Times New Roman"/>
          <w:color w:val="000000"/>
          <w:sz w:val="20"/>
        </w:rPr>
      </w:pPr>
    </w:p>
    <w:p w14:paraId="30D38DD6" w14:textId="77777777" w:rsidR="00824717" w:rsidRDefault="00C720A9">
      <w:r>
        <w:rPr>
          <w:noProof/>
        </w:rPr>
        <w:drawing>
          <wp:inline distT="0" distB="0" distL="0" distR="0" wp14:anchorId="181B6BD4" wp14:editId="6F045744">
            <wp:extent cx="3248021" cy="2438403"/>
            <wp:effectExtent l="4759" t="14291" r="14288" b="14288"/>
            <wp:docPr id="1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94AED6" wp14:editId="27040735">
            <wp:extent cx="3248021" cy="2438403"/>
            <wp:effectExtent l="0" t="0" r="0" b="0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955052" wp14:editId="5B375259">
            <wp:extent cx="3248021" cy="2438403"/>
            <wp:effectExtent l="0" t="0" r="0" b="0"/>
            <wp:docPr id="3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45F0422" wp14:editId="7C2E8A74">
            <wp:extent cx="3248021" cy="2438403"/>
            <wp:effectExtent l="0" t="0" r="0" b="0"/>
            <wp:docPr id="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8278F5" wp14:editId="4867095F">
            <wp:extent cx="3248021" cy="2438403"/>
            <wp:effectExtent l="0" t="0" r="0" b="0"/>
            <wp:docPr id="5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DF6E75" wp14:editId="1D9D5C64">
            <wp:extent cx="3248021" cy="2438403"/>
            <wp:effectExtent l="0" t="0" r="0" b="0"/>
            <wp:docPr id="6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EE32A8" wp14:editId="251A3811">
            <wp:extent cx="3248021" cy="2438403"/>
            <wp:effectExtent l="0" t="0" r="0" b="0"/>
            <wp:docPr id="7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E5A044" wp14:editId="79424477">
            <wp:extent cx="3248021" cy="2438403"/>
            <wp:effectExtent l="0" t="0" r="0" b="0"/>
            <wp:docPr id="8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497B7E" wp14:editId="64139120">
            <wp:extent cx="3248021" cy="2438403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EF5251B" w14:textId="77777777" w:rsidR="00824717" w:rsidRDefault="00824717"/>
    <w:p w14:paraId="5D9D58E5" w14:textId="77777777" w:rsidR="00824717" w:rsidRDefault="00C720A9">
      <w:pPr>
        <w:rPr>
          <w:sz w:val="20"/>
        </w:rPr>
      </w:pPr>
      <w:r>
        <w:rPr>
          <w:sz w:val="20"/>
        </w:rPr>
        <w:t>Piezīmes:</w:t>
      </w:r>
    </w:p>
    <w:p w14:paraId="78682C18" w14:textId="77777777" w:rsidR="00824717" w:rsidRDefault="00C720A9">
      <w:pPr>
        <w:rPr>
          <w:sz w:val="20"/>
        </w:rPr>
      </w:pPr>
      <w:r>
        <w:rPr>
          <w:sz w:val="20"/>
        </w:rPr>
        <w:t>Nav veikta tehniskā apskate.</w:t>
      </w:r>
    </w:p>
    <w:p w14:paraId="4F708BEE" w14:textId="77777777" w:rsidR="00824717" w:rsidRDefault="00C720A9">
      <w:pPr>
        <w:rPr>
          <w:sz w:val="20"/>
        </w:rPr>
      </w:pPr>
      <w:r>
        <w:rPr>
          <w:sz w:val="20"/>
        </w:rPr>
        <w:t>Bojāts dīzeļģenerātors.</w:t>
      </w:r>
    </w:p>
    <w:p w14:paraId="2BB50300" w14:textId="77777777" w:rsidR="00824717" w:rsidRDefault="00824717">
      <w:pPr>
        <w:pStyle w:val="ListParagraph"/>
        <w:rPr>
          <w:sz w:val="20"/>
        </w:rPr>
      </w:pPr>
    </w:p>
    <w:p w14:paraId="5A40F329" w14:textId="77777777" w:rsidR="00824717" w:rsidRDefault="00824717">
      <w:pPr>
        <w:pStyle w:val="ListParagraph"/>
        <w:rPr>
          <w:sz w:val="20"/>
        </w:rPr>
      </w:pPr>
    </w:p>
    <w:p w14:paraId="08BD55C6" w14:textId="77777777" w:rsidR="00824717" w:rsidRDefault="00824717">
      <w:pPr>
        <w:pStyle w:val="ListParagraph"/>
        <w:rPr>
          <w:sz w:val="20"/>
        </w:rPr>
      </w:pPr>
    </w:p>
    <w:p w14:paraId="6290334B" w14:textId="77777777" w:rsidR="00824717" w:rsidRDefault="00C720A9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510C9E16" w14:textId="77777777" w:rsidR="00824717" w:rsidRDefault="00C720A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</w:t>
      </w:r>
      <w:r>
        <w:rPr>
          <w:rFonts w:ascii="Times New Roman" w:hAnsi="Times New Roman"/>
          <w:color w:val="000000"/>
          <w:sz w:val="20"/>
        </w:rPr>
        <w:t>iespējamās remonta izmaksas un reālo tehnisko stāvokli, būtiski samazināta transportlīdzekļa tirgus vērtība.</w:t>
      </w:r>
    </w:p>
    <w:p w14:paraId="6C1983A9" w14:textId="77777777" w:rsidR="00824717" w:rsidRDefault="00824717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824717" w14:paraId="3CFF1888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DCEA26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0F821B" w14:textId="77777777" w:rsidR="00824717" w:rsidRDefault="00C720A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14’700.00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septiņi simti 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824717" w14:paraId="7C62C69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5CE144" w14:textId="77777777" w:rsidR="00824717" w:rsidRDefault="0082471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3AA89A" w14:textId="77777777" w:rsidR="00824717" w:rsidRDefault="00824717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824717" w14:paraId="7A74090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69032B" w14:textId="77777777" w:rsidR="00824717" w:rsidRDefault="00C720A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AB6CA6" w14:textId="77777777" w:rsidR="00824717" w:rsidRDefault="00C720A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12’495.00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četri simti deviņdesmit pieci 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508B1A99" w14:textId="77777777" w:rsidR="00824717" w:rsidRDefault="00824717">
      <w:pPr>
        <w:rPr>
          <w:rFonts w:ascii="Times New Roman" w:hAnsi="Times New Roman"/>
          <w:color w:val="000000"/>
          <w:sz w:val="20"/>
        </w:rPr>
      </w:pPr>
    </w:p>
    <w:p w14:paraId="03883D52" w14:textId="77777777" w:rsidR="00824717" w:rsidRDefault="00C720A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1CA52F2F" w14:textId="77777777" w:rsidR="00824717" w:rsidRDefault="00824717">
      <w:pPr>
        <w:jc w:val="both"/>
        <w:rPr>
          <w:rFonts w:ascii="Times New Roman" w:hAnsi="Times New Roman"/>
          <w:color w:val="000000"/>
          <w:sz w:val="20"/>
        </w:rPr>
      </w:pPr>
    </w:p>
    <w:p w14:paraId="080FE0FD" w14:textId="77777777" w:rsidR="00824717" w:rsidRDefault="00C720A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</w:t>
      </w:r>
      <w:r>
        <w:rPr>
          <w:rFonts w:ascii="Times New Roman" w:hAnsi="Times New Roman"/>
          <w:color w:val="000000"/>
          <w:sz w:val="20"/>
        </w:rPr>
        <w:t>i personām, kuras nav saistītas ar novērtējamo īpašumu.</w:t>
      </w:r>
    </w:p>
    <w:p w14:paraId="64370540" w14:textId="77777777" w:rsidR="00824717" w:rsidRDefault="00824717">
      <w:pPr>
        <w:jc w:val="both"/>
        <w:rPr>
          <w:rFonts w:ascii="Times New Roman" w:hAnsi="Times New Roman"/>
          <w:color w:val="000000"/>
          <w:sz w:val="20"/>
        </w:rPr>
      </w:pPr>
    </w:p>
    <w:p w14:paraId="2DD1630F" w14:textId="77777777" w:rsidR="00824717" w:rsidRDefault="00C720A9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4D2051F" w14:textId="77777777" w:rsidR="00824717" w:rsidRDefault="00C720A9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824717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4A21A1" w14:textId="77777777" w:rsidR="00000000" w:rsidRDefault="00C720A9">
      <w:r>
        <w:separator/>
      </w:r>
    </w:p>
  </w:endnote>
  <w:endnote w:type="continuationSeparator" w:id="0">
    <w:p w14:paraId="317C51EA" w14:textId="77777777" w:rsidR="00000000" w:rsidRDefault="00C720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B3584F" w14:textId="77777777" w:rsidR="00000000" w:rsidRDefault="00C720A9">
      <w:r>
        <w:rPr>
          <w:color w:val="000000"/>
        </w:rPr>
        <w:separator/>
      </w:r>
    </w:p>
  </w:footnote>
  <w:footnote w:type="continuationSeparator" w:id="0">
    <w:p w14:paraId="3EBF6AC8" w14:textId="77777777" w:rsidR="00000000" w:rsidRDefault="00C720A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824717"/>
    <w:rsid w:val="00824717"/>
    <w:rsid w:val="00C72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C4311F"/>
  <w15:docId w15:val="{AFEEAC26-8DBE-49A7-8454-BB25260990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1814</Words>
  <Characters>1035</Characters>
  <Application>Microsoft Office Word</Application>
  <DocSecurity>0</DocSecurity>
  <Lines>8</Lines>
  <Paragraphs>5</Paragraphs>
  <ScaleCrop>false</ScaleCrop>
  <Company/>
  <LinksUpToDate>false</LinksUpToDate>
  <CharactersWithSpaces>2844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2023-09-18T06:35:00Z</dcterms:created>
  <dcterms:modified xsi:type="dcterms:W3CDTF">2023-09-18T06:35:00Z</dcterms:modified>
</cp:coreProperties>
</file>