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4AD467" w14:textId="77777777" w:rsidR="00B84992" w:rsidRDefault="00B84992">
      <w:pPr>
        <w:jc w:val="center"/>
        <w:rPr>
          <w:rFonts w:ascii="Times New Roman" w:hAnsi="Times New Roman"/>
        </w:rPr>
      </w:pPr>
    </w:p>
    <w:p w14:paraId="27C34A90" w14:textId="77777777" w:rsidR="00B84992" w:rsidRDefault="007B7CED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091</w:t>
      </w:r>
    </w:p>
    <w:p w14:paraId="0A10334F" w14:textId="77777777" w:rsidR="00B84992" w:rsidRDefault="00B84992">
      <w:pPr>
        <w:rPr>
          <w:rFonts w:ascii="Times New Roman" w:hAnsi="Times New Roman"/>
          <w:color w:val="000000"/>
        </w:rPr>
      </w:pPr>
    </w:p>
    <w:p w14:paraId="2A8D0BA2" w14:textId="77777777" w:rsidR="00B84992" w:rsidRDefault="007B7CED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B84992" w14:paraId="5AED724C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40698" w14:textId="77777777" w:rsidR="00B84992" w:rsidRDefault="007B7CED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7DA64C" w14:textId="77777777" w:rsidR="00B84992" w:rsidRDefault="007B7CED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618A7A" w14:textId="77777777" w:rsidR="00B84992" w:rsidRDefault="007B7CED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0A3BFE" w14:textId="77777777" w:rsidR="00B84992" w:rsidRDefault="007B7CED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08AC58AB" w14:textId="77777777" w:rsidR="00B84992" w:rsidRDefault="00B84992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56D23FFB" w14:textId="77777777" w:rsidR="00B84992" w:rsidRDefault="00B84992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B84992" w14:paraId="30B5623F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46BFF3" w14:textId="77777777" w:rsidR="00B84992" w:rsidRDefault="007B7CED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3EAE29" w14:textId="77777777" w:rsidR="00B84992" w:rsidRDefault="007B7CED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AC2F6A" w14:textId="77777777" w:rsidR="00B84992" w:rsidRDefault="007B7CED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A3CB27" w14:textId="77777777" w:rsidR="00B84992" w:rsidRDefault="007B7CED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B84992" w14:paraId="66A1FEB7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86E4E0" w14:textId="77777777" w:rsidR="00B84992" w:rsidRDefault="007B7CED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0744FD" w14:textId="77777777" w:rsidR="00B84992" w:rsidRDefault="007B7CED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3CEE48B2" w14:textId="77777777" w:rsidR="00B84992" w:rsidRDefault="007B7CED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1C67A3A4" w14:textId="77777777" w:rsidR="00B84992" w:rsidRDefault="00B84992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FD8F49" w14:textId="77777777" w:rsidR="00B84992" w:rsidRDefault="007B7CED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6ED303" w14:textId="77777777" w:rsidR="00B84992" w:rsidRDefault="007B7CED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6FB5B095" w14:textId="77777777" w:rsidR="00B84992" w:rsidRDefault="007B7CED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284438DE" w14:textId="77777777" w:rsidR="00B84992" w:rsidRDefault="007B7CED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5C46767C" w14:textId="77777777" w:rsidR="00B84992" w:rsidRDefault="007B7CED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163C6B16" w14:textId="77777777" w:rsidR="00B84992" w:rsidRDefault="007B7CED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26E4DE05" w14:textId="77777777" w:rsidR="00000000" w:rsidRDefault="007B7CED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B84992" w14:paraId="4F9172B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26340B" w14:textId="77777777" w:rsidR="00B84992" w:rsidRDefault="00B84992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A755C0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B84992" w14:paraId="3EC9C10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EB2A75" w14:textId="77777777" w:rsidR="00B84992" w:rsidRDefault="007B7CE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C878A8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091</w:t>
            </w:r>
          </w:p>
        </w:tc>
      </w:tr>
      <w:tr w:rsidR="00B84992" w14:paraId="483DD44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FF67C9" w14:textId="77777777" w:rsidR="00B84992" w:rsidRDefault="007B7CE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3D6AFA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B84992" w14:paraId="61D0455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06AC3A" w14:textId="77777777" w:rsidR="00B84992" w:rsidRDefault="007B7CE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09D229" w14:textId="77777777" w:rsidR="00B84992" w:rsidRDefault="007B7CED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B84992" w14:paraId="269B6E2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01CBCB" w14:textId="77777777" w:rsidR="00B84992" w:rsidRDefault="007B7CE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F3D767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28554</w:t>
            </w:r>
          </w:p>
        </w:tc>
      </w:tr>
      <w:tr w:rsidR="00B84992" w14:paraId="598F858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DD78A7" w14:textId="77777777" w:rsidR="00B84992" w:rsidRDefault="007B7CE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6A7822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B84992" w14:paraId="1FD8CA1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03137D" w14:textId="77777777" w:rsidR="00B84992" w:rsidRDefault="007B7CE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0F951F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2009</w:t>
            </w:r>
          </w:p>
        </w:tc>
      </w:tr>
      <w:tr w:rsidR="00B84992" w14:paraId="0520878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CC8EC5" w14:textId="77777777" w:rsidR="00B84992" w:rsidRDefault="007B7CE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8DF5ED" w14:textId="77777777" w:rsidR="00B84992" w:rsidRDefault="007B7CED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B84992" w14:paraId="23A2CE1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FCE8D7" w14:textId="77777777" w:rsidR="00B84992" w:rsidRDefault="007B7CE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7D57EC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TM96TAJ6V8ASE3372</w:t>
            </w:r>
          </w:p>
        </w:tc>
      </w:tr>
      <w:tr w:rsidR="00B84992" w14:paraId="68AF2CB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C8AAD6" w14:textId="77777777" w:rsidR="00B84992" w:rsidRDefault="007B7CE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  <w:p w14:paraId="284E97DB" w14:textId="77777777" w:rsidR="00B84992" w:rsidRDefault="007B7CE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Ģenerātors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(m/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st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) 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24644E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591’957</w:t>
            </w:r>
          </w:p>
          <w:p w14:paraId="1128E393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352</w:t>
            </w:r>
          </w:p>
        </w:tc>
      </w:tr>
      <w:tr w:rsidR="00B84992" w14:paraId="05725F0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52FF56" w14:textId="77777777" w:rsidR="00B84992" w:rsidRDefault="007B7CE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1A4914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09.08.2022</w:t>
            </w:r>
          </w:p>
        </w:tc>
      </w:tr>
      <w:tr w:rsidR="00B84992" w14:paraId="46C2EC90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B381EF" w14:textId="77777777" w:rsidR="00B84992" w:rsidRDefault="007B7CE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8C55C2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B84992" w14:paraId="4D742ABC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FA182B" w14:textId="77777777" w:rsidR="00B84992" w:rsidRDefault="00B84992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7E0AE1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B84992" w14:paraId="0F8CE5A4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9855B2" w14:textId="77777777" w:rsidR="00B84992" w:rsidRDefault="00B84992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7B1C80FA" w14:textId="77777777" w:rsidR="00B84992" w:rsidRDefault="007B7CED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B84992" w14:paraId="1E4D42A3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5290EF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8ED7D3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FA7992" w14:textId="77777777" w:rsidR="00B84992" w:rsidRDefault="00B8499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168730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B84992" w14:paraId="257348B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0226FB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9E34C4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5B04EA" w14:textId="77777777" w:rsidR="00B84992" w:rsidRDefault="00B8499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D86A4F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B84992" w14:paraId="3C28731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B98386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F78CDD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E3C452" w14:textId="77777777" w:rsidR="00B84992" w:rsidRDefault="00B8499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EF1C96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B84992" w14:paraId="71920E9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D350E7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D3A62E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9AFAB8" w14:textId="77777777" w:rsidR="00B84992" w:rsidRDefault="00B8499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912DAD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B84992" w14:paraId="160D94A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471219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8E0F24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E7AB8D" w14:textId="77777777" w:rsidR="00B84992" w:rsidRDefault="007B7CE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AD0109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B84992" w14:paraId="0D24EBB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0DABF5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8A9A31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4A0884" w14:textId="77777777" w:rsidR="00B84992" w:rsidRDefault="00B8499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358B11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B84992" w14:paraId="78F82C6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72709D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572149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A4B6BB" w14:textId="77777777" w:rsidR="00B84992" w:rsidRDefault="00B8499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02C2CF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B84992" w14:paraId="617FD48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CB8A60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886D41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D40B11" w14:textId="77777777" w:rsidR="00B84992" w:rsidRDefault="00B8499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B94458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B84992" w14:paraId="34C90AC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878B1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0ABC45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E59616" w14:textId="77777777" w:rsidR="00B84992" w:rsidRDefault="007B7CE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BB8424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B84992" w14:paraId="67E4C4D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AE785D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4C5C7F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8521A8" w14:textId="77777777" w:rsidR="00B84992" w:rsidRDefault="007B7CE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68FDFE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B84992" w14:paraId="152A54D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6039E1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995B68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54897D" w14:textId="77777777" w:rsidR="00B84992" w:rsidRDefault="007B7CE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2B38AF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B84992" w14:paraId="76E475C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06711B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2DE5AF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D1525A" w14:textId="77777777" w:rsidR="00B84992" w:rsidRDefault="00B8499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511020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B84992" w14:paraId="6B33C43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86A763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D04A06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B47F7B" w14:textId="77777777" w:rsidR="00B84992" w:rsidRDefault="00B8499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8B471C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B84992" w14:paraId="1C52ED7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FAE039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78C2C0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D403A3" w14:textId="77777777" w:rsidR="00B84992" w:rsidRDefault="00B8499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9C4D6C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B84992" w14:paraId="01CAF55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6CE824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1274DC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19F636" w14:textId="77777777" w:rsidR="00B84992" w:rsidRDefault="00B8499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074ABD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B84992" w14:paraId="38378D6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3241A0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0C741D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CF56FA" w14:textId="77777777" w:rsidR="00B84992" w:rsidRDefault="00B8499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487184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B84992" w14:paraId="04174AA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376D19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612E06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2F8322" w14:textId="77777777" w:rsidR="00B84992" w:rsidRDefault="007B7CE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C678DC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B84992" w14:paraId="60779C5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98452F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A2E55B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45A043" w14:textId="77777777" w:rsidR="00B84992" w:rsidRDefault="007B7CED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21F9C5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B84992" w14:paraId="682C7B4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B64C30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95B450" w14:textId="77777777" w:rsidR="00B84992" w:rsidRDefault="007B7CED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3349F7" w14:textId="77777777" w:rsidR="00B84992" w:rsidRDefault="00B8499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A94799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B84992" w14:paraId="1820110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81D2DF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836F75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57A90D" w14:textId="77777777" w:rsidR="00B84992" w:rsidRDefault="00B8499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FD57DA" w14:textId="77777777" w:rsidR="00B84992" w:rsidRDefault="00B8499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213AE4CF" w14:textId="77777777" w:rsidR="00000000" w:rsidRDefault="007B7CED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6B689ECE" w14:textId="77777777" w:rsidR="00B84992" w:rsidRDefault="007B7CED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27A13B39" w14:textId="77777777" w:rsidR="00B84992" w:rsidRDefault="00B84992">
      <w:pPr>
        <w:jc w:val="right"/>
        <w:rPr>
          <w:rFonts w:ascii="Times New Roman" w:hAnsi="Times New Roman"/>
          <w:color w:val="000000"/>
        </w:rPr>
      </w:pPr>
    </w:p>
    <w:p w14:paraId="6F69D33E" w14:textId="77777777" w:rsidR="00B84992" w:rsidRDefault="007B7CED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49D9F40C" w14:textId="77777777" w:rsidR="00B84992" w:rsidRDefault="00B84992">
      <w:pPr>
        <w:jc w:val="center"/>
        <w:rPr>
          <w:rFonts w:ascii="Times New Roman" w:hAnsi="Times New Roman"/>
          <w:color w:val="000000"/>
          <w:sz w:val="20"/>
        </w:rPr>
      </w:pPr>
    </w:p>
    <w:p w14:paraId="49745A62" w14:textId="77777777" w:rsidR="00B84992" w:rsidRDefault="007B7CED">
      <w:r>
        <w:rPr>
          <w:noProof/>
        </w:rPr>
        <w:drawing>
          <wp:inline distT="0" distB="0" distL="0" distR="0" wp14:anchorId="2DD2F18E" wp14:editId="1089A43D">
            <wp:extent cx="3248021" cy="2438403"/>
            <wp:effectExtent l="4759" t="14291" r="14288" b="14288"/>
            <wp:docPr id="1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6E6EDD" wp14:editId="269FB854">
            <wp:extent cx="3248021" cy="2438403"/>
            <wp:effectExtent l="0" t="0" r="0" b="0"/>
            <wp:docPr id="2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86F3027" wp14:editId="3C972681">
            <wp:extent cx="3248021" cy="2438403"/>
            <wp:effectExtent l="0" t="0" r="0" b="0"/>
            <wp:docPr id="3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DACF0A4" wp14:editId="3E988BE2">
            <wp:extent cx="3248021" cy="2438403"/>
            <wp:effectExtent l="0" t="0" r="0" b="0"/>
            <wp:docPr id="4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D3B41CD" wp14:editId="65585A78">
            <wp:extent cx="3248021" cy="2438403"/>
            <wp:effectExtent l="0" t="0" r="0" b="0"/>
            <wp:docPr id="5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9939752" wp14:editId="7E20E393">
            <wp:extent cx="3248021" cy="2438403"/>
            <wp:effectExtent l="0" t="0" r="0" b="0"/>
            <wp:docPr id="6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EC786D9" wp14:editId="578D03D4">
            <wp:extent cx="3248021" cy="2438403"/>
            <wp:effectExtent l="0" t="0" r="0" b="0"/>
            <wp:docPr id="7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7D8C36A" wp14:editId="31CDACD3">
            <wp:extent cx="3248021" cy="2438403"/>
            <wp:effectExtent l="0" t="0" r="0" b="0"/>
            <wp:docPr id="8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A6BE309" wp14:editId="57F19594">
            <wp:extent cx="3248021" cy="2438403"/>
            <wp:effectExtent l="0" t="0" r="0" b="0"/>
            <wp:docPr id="9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0FBC3C45" w14:textId="77777777" w:rsidR="00B84992" w:rsidRDefault="007B7CED">
      <w:r>
        <w:rPr>
          <w:noProof/>
        </w:rPr>
        <w:lastRenderedPageBreak/>
        <w:drawing>
          <wp:inline distT="0" distB="0" distL="0" distR="0" wp14:anchorId="6A042947" wp14:editId="3CB072D1">
            <wp:extent cx="2603461" cy="3471281"/>
            <wp:effectExtent l="0" t="0" r="6389" 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03461" cy="347128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4360CE4D" w14:textId="77777777" w:rsidR="00B84992" w:rsidRDefault="00B84992"/>
    <w:p w14:paraId="73D73264" w14:textId="77777777" w:rsidR="00B84992" w:rsidRDefault="007B7CED">
      <w:pPr>
        <w:rPr>
          <w:sz w:val="20"/>
        </w:rPr>
      </w:pPr>
      <w:r>
        <w:rPr>
          <w:sz w:val="20"/>
        </w:rPr>
        <w:t>Piezīmes:</w:t>
      </w:r>
    </w:p>
    <w:p w14:paraId="21B51F0A" w14:textId="77777777" w:rsidR="00B84992" w:rsidRDefault="007B7CED">
      <w:pPr>
        <w:rPr>
          <w:sz w:val="20"/>
        </w:rPr>
      </w:pPr>
      <w:r>
        <w:rPr>
          <w:sz w:val="20"/>
        </w:rPr>
        <w:t xml:space="preserve">Bojāts </w:t>
      </w:r>
      <w:proofErr w:type="spellStart"/>
      <w:r>
        <w:rPr>
          <w:sz w:val="20"/>
        </w:rPr>
        <w:t>dīzeļģenerātors</w:t>
      </w:r>
      <w:proofErr w:type="spellEnd"/>
      <w:r>
        <w:rPr>
          <w:sz w:val="20"/>
        </w:rPr>
        <w:t>.</w:t>
      </w:r>
    </w:p>
    <w:p w14:paraId="3C748E16" w14:textId="77777777" w:rsidR="00B84992" w:rsidRDefault="00B84992">
      <w:pPr>
        <w:pStyle w:val="ListParagraph"/>
        <w:rPr>
          <w:sz w:val="20"/>
        </w:rPr>
      </w:pPr>
    </w:p>
    <w:p w14:paraId="5E7BB875" w14:textId="77777777" w:rsidR="00B84992" w:rsidRDefault="007B7CED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4B6051DF" w14:textId="77777777" w:rsidR="00B84992" w:rsidRDefault="007B7CED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</w:t>
      </w:r>
      <w:r>
        <w:rPr>
          <w:rFonts w:ascii="Times New Roman" w:hAnsi="Times New Roman"/>
          <w:color w:val="000000"/>
          <w:sz w:val="20"/>
        </w:rPr>
        <w:t>reālo tehnisko stāvokli, būtiski samazināta transportlīdzekļa tirgus vērtība.</w:t>
      </w:r>
    </w:p>
    <w:p w14:paraId="4931AB08" w14:textId="77777777" w:rsidR="00B84992" w:rsidRDefault="00B84992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B84992" w14:paraId="39A58268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7B35A4" w14:textId="77777777" w:rsidR="00B84992" w:rsidRDefault="007B7CED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C57EFD" w14:textId="77777777" w:rsidR="00B84992" w:rsidRDefault="007B7CED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14’900.00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(četrpadsmit tūkstoši deviņi simti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B84992" w14:paraId="1010387B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88A919" w14:textId="77777777" w:rsidR="00B84992" w:rsidRDefault="00B84992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CBEB57" w14:textId="77777777" w:rsidR="00B84992" w:rsidRDefault="00B84992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B84992" w14:paraId="3FB7ECDC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539249" w14:textId="77777777" w:rsidR="00B84992" w:rsidRDefault="007B7CED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1FDEEC" w14:textId="77777777" w:rsidR="00B84992" w:rsidRDefault="007B7CED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12’665.00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(divpadsmit tūkstoši seši simti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sešdesmit pieci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0E0687C5" w14:textId="77777777" w:rsidR="00B84992" w:rsidRDefault="00B84992">
      <w:pPr>
        <w:rPr>
          <w:rFonts w:ascii="Times New Roman" w:hAnsi="Times New Roman"/>
          <w:color w:val="000000"/>
          <w:sz w:val="20"/>
        </w:rPr>
      </w:pPr>
    </w:p>
    <w:p w14:paraId="2B934DDC" w14:textId="77777777" w:rsidR="00B84992" w:rsidRDefault="007B7CED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4D1EBABA" w14:textId="77777777" w:rsidR="00B84992" w:rsidRDefault="00B84992">
      <w:pPr>
        <w:jc w:val="both"/>
        <w:rPr>
          <w:rFonts w:ascii="Times New Roman" w:hAnsi="Times New Roman"/>
          <w:color w:val="000000"/>
          <w:sz w:val="20"/>
        </w:rPr>
      </w:pPr>
    </w:p>
    <w:p w14:paraId="2EEE4830" w14:textId="77777777" w:rsidR="00B84992" w:rsidRDefault="007B7CED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</w:t>
      </w:r>
      <w:r>
        <w:rPr>
          <w:rFonts w:ascii="Times New Roman" w:hAnsi="Times New Roman"/>
          <w:color w:val="000000"/>
          <w:sz w:val="20"/>
        </w:rPr>
        <w:t>ovērtējamo īpašumu.</w:t>
      </w:r>
    </w:p>
    <w:p w14:paraId="06543262" w14:textId="77777777" w:rsidR="00B84992" w:rsidRDefault="00B84992">
      <w:pPr>
        <w:jc w:val="both"/>
        <w:rPr>
          <w:rFonts w:ascii="Times New Roman" w:hAnsi="Times New Roman"/>
          <w:color w:val="000000"/>
          <w:sz w:val="20"/>
        </w:rPr>
      </w:pPr>
    </w:p>
    <w:p w14:paraId="671D7E04" w14:textId="77777777" w:rsidR="00B84992" w:rsidRDefault="007B7CED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717843EE" w14:textId="77777777" w:rsidR="00B84992" w:rsidRDefault="007B7CED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B84992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7ABC63" w14:textId="77777777" w:rsidR="00000000" w:rsidRDefault="007B7CED">
      <w:r>
        <w:separator/>
      </w:r>
    </w:p>
  </w:endnote>
  <w:endnote w:type="continuationSeparator" w:id="0">
    <w:p w14:paraId="1FB44724" w14:textId="77777777" w:rsidR="00000000" w:rsidRDefault="007B7C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319696" w14:textId="77777777" w:rsidR="00000000" w:rsidRDefault="007B7CED">
      <w:r>
        <w:rPr>
          <w:color w:val="000000"/>
        </w:rPr>
        <w:separator/>
      </w:r>
    </w:p>
  </w:footnote>
  <w:footnote w:type="continuationSeparator" w:id="0">
    <w:p w14:paraId="7E97648F" w14:textId="77777777" w:rsidR="00000000" w:rsidRDefault="007B7C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B84992"/>
    <w:rsid w:val="007B7CED"/>
    <w:rsid w:val="00B849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47EF3C"/>
  <w15:docId w15:val="{11E9D7BC-F36F-49E4-8778-FF5BAE1A78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1792</Words>
  <Characters>1022</Characters>
  <Application>Microsoft Office Word</Application>
  <DocSecurity>0</DocSecurity>
  <Lines>8</Lines>
  <Paragraphs>5</Paragraphs>
  <ScaleCrop>false</ScaleCrop>
  <Company/>
  <LinksUpToDate>false</LinksUpToDate>
  <CharactersWithSpaces>2809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2023-09-18T06:33:00Z</dcterms:created>
  <dcterms:modified xsi:type="dcterms:W3CDTF">2023-09-18T06:33:00Z</dcterms:modified>
</cp:coreProperties>
</file>